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6D27096D" w:rsidR="00E90E49" w:rsidRPr="00676470" w:rsidRDefault="0092381E" w:rsidP="00E35559">
      <w:pPr>
        <w:pStyle w:val="3GPPHeader"/>
        <w:spacing w:after="60"/>
        <w:rPr>
          <w:sz w:val="36"/>
          <w:szCs w:val="32"/>
        </w:rPr>
      </w:pPr>
      <w:r w:rsidRPr="00676470">
        <w:rPr>
          <w:sz w:val="28"/>
        </w:rPr>
        <w:t>3GPP TSG-RAN WG2 Meeting #97</w:t>
      </w:r>
      <w:r w:rsidR="00676470" w:rsidRPr="00676470">
        <w:rPr>
          <w:sz w:val="28"/>
        </w:rPr>
        <w:t>bis</w:t>
      </w:r>
      <w:r w:rsidRPr="00676470">
        <w:rPr>
          <w:sz w:val="28"/>
        </w:rPr>
        <w:tab/>
        <w:t xml:space="preserve">Tdoc </w:t>
      </w:r>
      <w:r w:rsidR="009D47E3" w:rsidRPr="009D47E3">
        <w:rPr>
          <w:sz w:val="28"/>
        </w:rPr>
        <w:t>R2-1702853</w:t>
      </w:r>
    </w:p>
    <w:p w14:paraId="1ECDC311" w14:textId="4877032F" w:rsidR="00EC60B5" w:rsidRPr="002670A0" w:rsidRDefault="00676470" w:rsidP="001E5147">
      <w:pPr>
        <w:pStyle w:val="CRCoverPage"/>
        <w:outlineLvl w:val="0"/>
        <w:rPr>
          <w:b/>
          <w:noProof/>
          <w:sz w:val="24"/>
          <w:lang w:val="sv-SE"/>
        </w:rPr>
      </w:pPr>
      <w:r w:rsidRPr="002670A0">
        <w:rPr>
          <w:b/>
          <w:sz w:val="24"/>
          <w:lang w:val="sv-SE" w:eastAsia="zh-CN"/>
        </w:rPr>
        <w:t>Spokane</w:t>
      </w:r>
      <w:r w:rsidR="0092381E" w:rsidRPr="002670A0">
        <w:rPr>
          <w:b/>
          <w:sz w:val="24"/>
          <w:lang w:val="sv-SE" w:eastAsia="zh-CN"/>
        </w:rPr>
        <w:t xml:space="preserve">, </w:t>
      </w:r>
      <w:r w:rsidRPr="002670A0">
        <w:rPr>
          <w:b/>
          <w:sz w:val="24"/>
          <w:lang w:val="sv-SE" w:eastAsia="zh-CN"/>
        </w:rPr>
        <w:t>USA</w:t>
      </w:r>
      <w:r w:rsidR="0092381E" w:rsidRPr="002670A0">
        <w:rPr>
          <w:b/>
          <w:sz w:val="24"/>
          <w:lang w:val="sv-SE" w:eastAsia="zh-CN"/>
        </w:rPr>
        <w:t xml:space="preserve">, </w:t>
      </w:r>
      <w:r w:rsidRPr="002670A0">
        <w:rPr>
          <w:b/>
          <w:sz w:val="24"/>
          <w:lang w:val="sv-SE" w:eastAsia="zh-CN"/>
        </w:rPr>
        <w:t xml:space="preserve">April 3-7, </w:t>
      </w:r>
      <w:r w:rsidR="0092381E" w:rsidRPr="002670A0">
        <w:rPr>
          <w:b/>
          <w:sz w:val="24"/>
          <w:lang w:val="sv-SE" w:eastAsia="zh-CN"/>
        </w:rPr>
        <w:t>2017</w:t>
      </w:r>
      <w:r w:rsidR="00E607C1" w:rsidRPr="002670A0">
        <w:rPr>
          <w:b/>
          <w:noProof/>
          <w:sz w:val="24"/>
          <w:lang w:val="sv-SE"/>
        </w:rPr>
        <w:tab/>
      </w:r>
    </w:p>
    <w:p w14:paraId="56C12257" w14:textId="77777777" w:rsidR="00E90E49" w:rsidRPr="002670A0" w:rsidRDefault="00E90E49" w:rsidP="00357380">
      <w:pPr>
        <w:pStyle w:val="3GPPHeader"/>
        <w:rPr>
          <w:lang w:val="sv-SE"/>
        </w:rPr>
      </w:pPr>
    </w:p>
    <w:p w14:paraId="4A4F422A" w14:textId="0AA6AD82" w:rsidR="00E90E49" w:rsidRPr="002670A0" w:rsidRDefault="00E90E49" w:rsidP="00311702">
      <w:pPr>
        <w:pStyle w:val="3GPPHeader"/>
        <w:rPr>
          <w:sz w:val="22"/>
          <w:szCs w:val="22"/>
          <w:lang w:val="sv-SE"/>
        </w:rPr>
      </w:pPr>
      <w:r w:rsidRPr="002670A0">
        <w:rPr>
          <w:sz w:val="22"/>
          <w:szCs w:val="22"/>
          <w:lang w:val="sv-SE"/>
        </w:rPr>
        <w:t>Agenda Item:</w:t>
      </w:r>
      <w:r w:rsidRPr="002670A0">
        <w:rPr>
          <w:sz w:val="22"/>
          <w:szCs w:val="22"/>
          <w:lang w:val="sv-SE"/>
        </w:rPr>
        <w:tab/>
      </w:r>
      <w:r w:rsidR="009C6A1A" w:rsidRPr="009D47E3">
        <w:rPr>
          <w:sz w:val="22"/>
          <w:szCs w:val="22"/>
          <w:lang w:val="sv-SE"/>
        </w:rPr>
        <w:t>10.2.</w:t>
      </w:r>
      <w:r w:rsidR="00BB0A56" w:rsidRPr="009D47E3">
        <w:rPr>
          <w:sz w:val="22"/>
          <w:szCs w:val="22"/>
          <w:lang w:val="sv-SE"/>
        </w:rPr>
        <w:t>4</w:t>
      </w:r>
      <w:r w:rsidR="009C6A1A" w:rsidRPr="009D47E3">
        <w:rPr>
          <w:sz w:val="22"/>
          <w:szCs w:val="22"/>
          <w:lang w:val="sv-SE"/>
        </w:rPr>
        <w:t>.4</w:t>
      </w:r>
      <w:bookmarkStart w:id="0" w:name="_GoBack"/>
      <w:bookmarkEnd w:id="0"/>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6F42227"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structure and </w:t>
      </w:r>
      <w:r w:rsidR="00676470">
        <w:rPr>
          <w:sz w:val="22"/>
          <w:szCs w:val="22"/>
        </w:rPr>
        <w:t>contents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75EC834A" w14:textId="74075BA7" w:rsidR="002559D4" w:rsidRPr="00CE0424" w:rsidRDefault="002559D4" w:rsidP="002559D4"/>
    <w:p w14:paraId="607E06CC" w14:textId="77777777" w:rsidR="00E90E49" w:rsidRPr="00CE0424" w:rsidRDefault="00E90E49" w:rsidP="00CE0424">
      <w:pPr>
        <w:pStyle w:val="Heading1"/>
      </w:pPr>
      <w:r w:rsidRPr="00CE0424">
        <w:t>Introduction</w:t>
      </w:r>
    </w:p>
    <w:p w14:paraId="2166E66D" w14:textId="18DED4FE" w:rsidR="000358A2" w:rsidRDefault="00E435F8" w:rsidP="002559D4">
      <w:pPr>
        <w:pStyle w:val="BodyText"/>
        <w:rPr>
          <w:lang w:val="en-US" w:eastAsia="ja-JP"/>
        </w:rPr>
      </w:pPr>
      <w:r>
        <w:rPr>
          <w:lang w:val="en-US" w:eastAsia="ja-JP"/>
        </w:rPr>
        <w:t xml:space="preserve">RAN2 has agreed </w:t>
      </w:r>
      <w:r w:rsidR="009D47E3">
        <w:rPr>
          <w:lang w:val="en-US" w:eastAsia="ja-JP"/>
        </w:rPr>
        <w:t>(and captured in 38.804) that “</w:t>
      </w:r>
      <w:r w:rsidR="009D47E3" w:rsidRPr="009D47E3">
        <w:rPr>
          <w:rFonts w:ascii="Times New Roman" w:eastAsia="MS Mincho" w:hAnsi="Times New Roman"/>
          <w:lang w:eastAsia="en-US"/>
        </w:rPr>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rsidR="009D47E3" w:rsidRPr="009D47E3">
        <w:rPr>
          <w:lang w:val="en-US" w:eastAsia="ja-JP"/>
        </w:rPr>
        <w:t>.</w:t>
      </w:r>
      <w:r w:rsidR="009D47E3">
        <w:rPr>
          <w:lang w:val="en-US" w:eastAsia="ja-JP"/>
        </w:rPr>
        <w:t xml:space="preserve">” </w:t>
      </w:r>
      <w:r>
        <w:rPr>
          <w:lang w:val="en-US" w:eastAsia="ja-JP"/>
        </w:rPr>
        <w:t xml:space="preserve">and captured in the Annex A.4 of 38.804 </w:t>
      </w:r>
      <w:r w:rsidR="009D47E3">
        <w:rPr>
          <w:lang w:val="en-US" w:eastAsia="ja-JP"/>
        </w:rPr>
        <w:t xml:space="preserve">additional </w:t>
      </w:r>
      <w:r>
        <w:rPr>
          <w:lang w:val="en-US" w:eastAsia="ja-JP"/>
        </w:rPr>
        <w:t>details of system information</w:t>
      </w:r>
    </w:p>
    <w:p w14:paraId="69F2CAFE" w14:textId="0D0DD901" w:rsidR="00E435F8" w:rsidRDefault="00E435F8" w:rsidP="002559D4">
      <w:pPr>
        <w:pStyle w:val="BodyText"/>
        <w:rPr>
          <w:lang w:val="en-US" w:eastAsia="ja-JP"/>
        </w:rPr>
      </w:pPr>
      <w:r w:rsidRPr="00E435F8">
        <w:rPr>
          <w:noProof/>
          <w:lang w:val="sv-SE" w:eastAsia="sv-SE"/>
        </w:rPr>
        <mc:AlternateContent>
          <mc:Choice Requires="wps">
            <w:drawing>
              <wp:inline distT="0" distB="0" distL="0" distR="0" wp14:anchorId="6D3D5011" wp14:editId="6E605E08">
                <wp:extent cx="5972175" cy="5213268"/>
                <wp:effectExtent l="0" t="0" r="28575" b="260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5213268"/>
                        </a:xfrm>
                        <a:prstGeom prst="rect">
                          <a:avLst/>
                        </a:prstGeom>
                        <a:solidFill>
                          <a:srgbClr val="FFFFFF"/>
                        </a:solidFill>
                        <a:ln w="9525">
                          <a:solidFill>
                            <a:srgbClr val="000000"/>
                          </a:solidFill>
                          <a:miter lim="800000"/>
                          <a:headEnd/>
                          <a:tailEnd/>
                        </a:ln>
                      </wps:spPr>
                      <wps:txbx>
                        <w:txbxContent>
                          <w:p w14:paraId="42E96B6E" w14:textId="77777777" w:rsidR="00F92455" w:rsidRPr="00E435F8" w:rsidRDefault="00F92455" w:rsidP="00E435F8">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0FCB3CD2"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The minimum SI includes at least SFN, list of PLMN, Cell ID, cell camping parameters, RACH parameters.</w:t>
                            </w:r>
                          </w:p>
                          <w:p w14:paraId="02E90050" w14:textId="0BC1AA9E" w:rsidR="00F92455" w:rsidRPr="007E551A" w:rsidRDefault="00F92455" w:rsidP="007E551A">
                            <w:pPr>
                              <w:overflowPunct/>
                              <w:autoSpaceDE/>
                              <w:autoSpaceDN/>
                              <w:adjustRightInd/>
                              <w:spacing w:after="180"/>
                              <w:ind w:left="567" w:firstLine="567"/>
                              <w:jc w:val="left"/>
                              <w:textAlignment w:val="auto"/>
                              <w:rPr>
                                <w:rFonts w:ascii="Times New Roman" w:eastAsia="MS Mincho" w:hAnsi="Times New Roman"/>
                                <w:lang w:val="en-US" w:eastAsia="ja-JP"/>
                              </w:rPr>
                            </w:pPr>
                            <w:r>
                              <w:rPr>
                                <w:rFonts w:ascii="Times New Roman" w:eastAsia="MS Mincho" w:hAnsi="Times New Roman"/>
                                <w:lang w:eastAsia="ja-JP"/>
                              </w:rPr>
                              <w:t xml:space="preserve">- </w:t>
                            </w:r>
                            <w:r w:rsidRPr="007E551A">
                              <w:rPr>
                                <w:rFonts w:ascii="Times New Roman" w:eastAsia="MS Mincho" w:hAnsi="Times New Roman"/>
                                <w:lang w:val="en-US" w:eastAsia="ja-JP"/>
                              </w:rPr>
                              <w:t>A unique global cell ID is broadcast for an NR cell.</w:t>
                            </w:r>
                          </w:p>
                          <w:p w14:paraId="3FBD9D22"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If network allows on demand mechanism, parameters required for requesting other SI-block(s) (if any needed, e.g. RACH preambles for request) shall be included in minimum SI.</w:t>
                            </w:r>
                          </w:p>
                          <w:p w14:paraId="6841F14D"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Cell-reselection neighbouring cell information is considered as other SI.</w:t>
                            </w:r>
                          </w:p>
                          <w:p w14:paraId="44D3008C"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PWS information can be classified into the other SI.</w:t>
                            </w:r>
                          </w:p>
                          <w:p w14:paraId="6DC8D213"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4C300D3A"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other SI, UE can request one or more SI-block(s) or all SI-blocks in a single request.</w:t>
                            </w:r>
                          </w:p>
                          <w:p w14:paraId="6A783A51"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216223DF"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4D06F1CF"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After sending the SI request, for receiving the requested SIB, UE monitors the SI window of the requested SIB in one or more SI periodicities of that SIB.</w:t>
                            </w:r>
                          </w:p>
                          <w:p w14:paraId="1E777D33"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7ED3C2FE" w14:textId="690ACFB0" w:rsidR="00F92455" w:rsidRDefault="00F92455" w:rsidP="007E551A">
                            <w:pPr>
                              <w:overflowPunct/>
                              <w:autoSpaceDE/>
                              <w:autoSpaceDN/>
                              <w:adjustRightInd/>
                              <w:spacing w:after="180"/>
                              <w:ind w:left="360"/>
                              <w:jc w:val="left"/>
                              <w:textAlignment w:val="auto"/>
                            </w:pPr>
                            <w:r w:rsidRPr="00E435F8">
                              <w:rPr>
                                <w:rFonts w:ascii="Times New Roman" w:eastAsia="MS Mincho" w:hAnsi="Times New Roman"/>
                                <w:lang w:val="en-US" w:eastAsia="ja-JP"/>
                              </w:rPr>
                              <w:t>-</w:t>
                            </w:r>
                            <w:r w:rsidRPr="00E435F8">
                              <w:rPr>
                                <w:rFonts w:ascii="Times New Roman" w:eastAsia="MS Mincho" w:hAnsi="Times New Roman"/>
                                <w:lang w:val="en-US" w:eastAsia="ja-JP"/>
                              </w:rPr>
                              <w:tab/>
                              <w:t xml:space="preserve">It is FFS what </w:t>
                            </w:r>
                            <w:r w:rsidRPr="007E551A">
                              <w:rPr>
                                <w:rFonts w:ascii="Times New Roman" w:eastAsia="MS Mincho" w:hAnsi="Times New Roman"/>
                                <w:lang w:eastAsia="en-US"/>
                              </w:rPr>
                              <w:t>the</w:t>
                            </w:r>
                            <w:r w:rsidRPr="00E435F8">
                              <w:rPr>
                                <w:rFonts w:ascii="Times New Roman" w:eastAsia="MS Mincho" w:hAnsi="Times New Roman"/>
                                <w:lang w:val="en-US" w:eastAsia="ja-JP"/>
                              </w:rPr>
                              <w:t xml:space="preserve"> index/identifier is, e.g. single index or area plus value tag, etc.</w:t>
                            </w:r>
                          </w:p>
                          <w:p w14:paraId="2DB6D795" w14:textId="77777777" w:rsidR="00F92455" w:rsidRDefault="00F92455"/>
                        </w:txbxContent>
                      </wps:txbx>
                      <wps:bodyPr rot="0" vert="horz" wrap="square" lIns="91440" tIns="45720" rIns="91440" bIns="45720" anchor="t" anchorCtr="0">
                        <a:noAutofit/>
                      </wps:bodyPr>
                    </wps:wsp>
                  </a:graphicData>
                </a:graphic>
              </wp:inline>
            </w:drawing>
          </mc:Choice>
          <mc:Fallback>
            <w:pict>
              <v:shapetype w14:anchorId="6D3D5011" id="_x0000_t202" coordsize="21600,21600" o:spt="202" path="m,l,21600r21600,l21600,xe">
                <v:stroke joinstyle="miter"/>
                <v:path gradientshapeok="t" o:connecttype="rect"/>
              </v:shapetype>
              <v:shape id="Text Box 2" o:spid="_x0000_s1026" type="#_x0000_t202" style="width:470.25pt;height:4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">
                <v:textbox>
                  <w:txbxContent>
                    <w:p w14:paraId="42E96B6E" w14:textId="77777777" w:rsidR="00F92455" w:rsidRPr="00E435F8" w:rsidRDefault="00F92455" w:rsidP="00E435F8">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0FCB3CD2"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The minimum SI includes at least SFN, list of PLMN, Cell ID, cell camping parameters, RACH parameters.</w:t>
                      </w:r>
                    </w:p>
                    <w:p w14:paraId="02E90050" w14:textId="0BC1AA9E" w:rsidR="00F92455" w:rsidRPr="007E551A" w:rsidRDefault="00F92455" w:rsidP="007E551A">
                      <w:pPr>
                        <w:overflowPunct/>
                        <w:autoSpaceDE/>
                        <w:autoSpaceDN/>
                        <w:adjustRightInd/>
                        <w:spacing w:after="180"/>
                        <w:ind w:left="567" w:firstLine="567"/>
                        <w:jc w:val="left"/>
                        <w:textAlignment w:val="auto"/>
                        <w:rPr>
                          <w:rFonts w:ascii="Times New Roman" w:eastAsia="MS Mincho" w:hAnsi="Times New Roman"/>
                          <w:lang w:val="en-US" w:eastAsia="ja-JP"/>
                        </w:rPr>
                      </w:pPr>
                      <w:r>
                        <w:rPr>
                          <w:rFonts w:ascii="Times New Roman" w:eastAsia="MS Mincho" w:hAnsi="Times New Roman"/>
                          <w:lang w:eastAsia="ja-JP"/>
                        </w:rPr>
                        <w:t xml:space="preserve">- </w:t>
                      </w:r>
                      <w:r w:rsidRPr="007E551A">
                        <w:rPr>
                          <w:rFonts w:ascii="Times New Roman" w:eastAsia="MS Mincho" w:hAnsi="Times New Roman"/>
                          <w:lang w:val="en-US" w:eastAsia="ja-JP"/>
                        </w:rPr>
                        <w:t>A unique global cell ID is broadcast for an NR cell.</w:t>
                      </w:r>
                    </w:p>
                    <w:p w14:paraId="3FBD9D22"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If network allows on demand mechanism, parameters required for requesting other SI-block(s) (if any needed, e.g. RACH preambles for request) shall be included in minimum SI.</w:t>
                      </w:r>
                    </w:p>
                    <w:p w14:paraId="6841F14D"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Cell-reselection neighbouring cell information is considered as other SI.</w:t>
                      </w:r>
                    </w:p>
                    <w:p w14:paraId="44D3008C"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PWS information can be classified into the other SI.</w:t>
                      </w:r>
                    </w:p>
                    <w:p w14:paraId="6DC8D213"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4C300D3A"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other SI, UE can request one or more SI-block(s) or all SI-blocks in a single request.</w:t>
                      </w:r>
                    </w:p>
                    <w:p w14:paraId="6A783A51"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For the other SI required by the UE, before the UE sends the other SI request the UE needs to know whether it is available in the cell and whether it is broadcast or not. This can be done by checking the minimum SI which provides the scheduling information for the other SI including SIB type, validity information, SI periodicity and SI-window information based on LTE.</w:t>
                      </w:r>
                    </w:p>
                    <w:p w14:paraId="216223DF"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4D06F1CF"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After sending the SI request, for receiving the requested SIB, UE monitors the SI window of the requested SIB in one or more SI periodicities of that SIB.</w:t>
                      </w:r>
                    </w:p>
                    <w:p w14:paraId="1E777D33" w14:textId="77777777" w:rsidR="00F92455" w:rsidRPr="00E435F8" w:rsidRDefault="00F92455" w:rsidP="007E551A">
                      <w:pPr>
                        <w:overflowPunct/>
                        <w:autoSpaceDE/>
                        <w:autoSpaceDN/>
                        <w:adjustRightInd/>
                        <w:spacing w:after="180"/>
                        <w:ind w:left="360"/>
                        <w:jc w:val="left"/>
                        <w:textAlignment w:val="auto"/>
                        <w:rPr>
                          <w:rFonts w:ascii="Times New Roman" w:eastAsia="MS Mincho" w:hAnsi="Times New Roman"/>
                          <w:lang w:eastAsia="en-US"/>
                        </w:rPr>
                      </w:pPr>
                      <w:r w:rsidRPr="00E435F8">
                        <w:rPr>
                          <w:rFonts w:ascii="Times New Roman" w:eastAsia="MS Mincho" w:hAnsi="Times New Roman"/>
                          <w:lang w:eastAsia="en-US"/>
                        </w:rPr>
                        <w:t>-</w:t>
                      </w:r>
                      <w:r w:rsidRPr="00E435F8">
                        <w:rPr>
                          <w:rFonts w:ascii="Times New Roman" w:eastAsia="MS Mincho" w:hAnsi="Times New Roman"/>
                          <w:lang w:eastAsia="en-US"/>
                        </w:rPr>
                        <w:tab/>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7ED3C2FE" w14:textId="690ACFB0" w:rsidR="00F92455" w:rsidRDefault="00F92455" w:rsidP="007E551A">
                      <w:pPr>
                        <w:overflowPunct/>
                        <w:autoSpaceDE/>
                        <w:autoSpaceDN/>
                        <w:adjustRightInd/>
                        <w:spacing w:after="180"/>
                        <w:ind w:left="360"/>
                        <w:jc w:val="left"/>
                        <w:textAlignment w:val="auto"/>
                      </w:pPr>
                      <w:r w:rsidRPr="00E435F8">
                        <w:rPr>
                          <w:rFonts w:ascii="Times New Roman" w:eastAsia="MS Mincho" w:hAnsi="Times New Roman"/>
                          <w:lang w:val="en-US" w:eastAsia="ja-JP"/>
                        </w:rPr>
                        <w:t>-</w:t>
                      </w:r>
                      <w:r w:rsidRPr="00E435F8">
                        <w:rPr>
                          <w:rFonts w:ascii="Times New Roman" w:eastAsia="MS Mincho" w:hAnsi="Times New Roman"/>
                          <w:lang w:val="en-US" w:eastAsia="ja-JP"/>
                        </w:rPr>
                        <w:tab/>
                        <w:t xml:space="preserve">It is FFS what </w:t>
                      </w:r>
                      <w:r w:rsidRPr="007E551A">
                        <w:rPr>
                          <w:rFonts w:ascii="Times New Roman" w:eastAsia="MS Mincho" w:hAnsi="Times New Roman"/>
                          <w:lang w:eastAsia="en-US"/>
                        </w:rPr>
                        <w:t>the</w:t>
                      </w:r>
                      <w:r w:rsidRPr="00E435F8">
                        <w:rPr>
                          <w:rFonts w:ascii="Times New Roman" w:eastAsia="MS Mincho" w:hAnsi="Times New Roman"/>
                          <w:lang w:val="en-US" w:eastAsia="ja-JP"/>
                        </w:rPr>
                        <w:t xml:space="preserve"> index/identifier is, e.g. single index or area plus value tag, etc.</w:t>
                      </w:r>
                    </w:p>
                    <w:p w14:paraId="2DB6D795" w14:textId="77777777" w:rsidR="00F92455" w:rsidRDefault="00F92455"/>
                  </w:txbxContent>
                </v:textbox>
                <w10:anchorlock/>
              </v:shape>
            </w:pict>
          </mc:Fallback>
        </mc:AlternateContent>
      </w:r>
    </w:p>
    <w:p w14:paraId="0855E999" w14:textId="2B3A0B0E" w:rsidR="00522195" w:rsidRDefault="00522195" w:rsidP="00522195">
      <w:pPr>
        <w:pStyle w:val="BodyText"/>
      </w:pPr>
      <w:r>
        <w:lastRenderedPageBreak/>
        <w:t xml:space="preserve">In this contribution, we propose a structure for the system information and </w:t>
      </w:r>
      <w:r w:rsidR="002E2ED6">
        <w:t xml:space="preserve">propose </w:t>
      </w:r>
      <w:r w:rsidR="00F56DD7">
        <w:t xml:space="preserve">a </w:t>
      </w:r>
      <w:r w:rsidR="002E2ED6">
        <w:t xml:space="preserve">list of </w:t>
      </w:r>
      <w:r>
        <w:t xml:space="preserve">the contents of </w:t>
      </w:r>
      <w:r w:rsidR="002E2ED6">
        <w:t xml:space="preserve">the </w:t>
      </w:r>
      <w:r w:rsidR="002E2ED6">
        <w:t xml:space="preserve">minimum system information. </w:t>
      </w:r>
    </w:p>
    <w:p w14:paraId="6CC6F392" w14:textId="2F604DB4" w:rsidR="00F56DD7" w:rsidRPr="00F56DD7" w:rsidRDefault="00F56DD7" w:rsidP="00522195">
      <w:pPr>
        <w:pStyle w:val="BodyText"/>
        <w:rPr>
          <w:lang w:val="en-US"/>
        </w:rPr>
      </w:pPr>
      <w:r>
        <w:t>In section 2, we first propose to adopt the LTE system information framework and terminology also for NR, and then review the RAN2 agreements and contents of the LTE system information, and a list of information elements for minimum system information (i.e. information needed for initial access and SI acquisition for the rest of the system information).</w:t>
      </w:r>
    </w:p>
    <w:p w14:paraId="36CEC7B2" w14:textId="77777777" w:rsidR="001643A8" w:rsidRDefault="004000E8" w:rsidP="00CE0424">
      <w:pPr>
        <w:pStyle w:val="Heading1"/>
      </w:pPr>
      <w:bookmarkStart w:id="1" w:name="_Ref178064866"/>
      <w:r w:rsidRPr="00CE0424">
        <w:t>Discussion</w:t>
      </w:r>
      <w:bookmarkEnd w:id="1"/>
    </w:p>
    <w:p w14:paraId="791617DE" w14:textId="77777777" w:rsidR="00E435F8" w:rsidRDefault="00E435F8" w:rsidP="00E435F8">
      <w:pPr>
        <w:pStyle w:val="Heading2"/>
      </w:pPr>
      <w:r>
        <w:t>Structure of the system information</w:t>
      </w:r>
    </w:p>
    <w:p w14:paraId="129FE0F5" w14:textId="1967A4FE" w:rsidR="00D84EEC" w:rsidRDefault="0053281A" w:rsidP="00D84EEC">
      <w:pPr>
        <w:rPr>
          <w:rFonts w:ascii="Calibri" w:hAnsi="Calibri"/>
          <w:lang w:val="en-US"/>
        </w:rPr>
      </w:pPr>
      <w:r>
        <w:t>It can be n</w:t>
      </w:r>
      <w:r w:rsidR="00D84EEC">
        <w:t>ote</w:t>
      </w:r>
      <w:r>
        <w:t>d</w:t>
      </w:r>
      <w:r w:rsidR="00D84EEC">
        <w:t xml:space="preserve"> that the naming of the LTE messages is somewhat confusing, as </w:t>
      </w:r>
      <w:r w:rsidR="00D84EEC">
        <w:rPr>
          <w:rFonts w:hAnsi="Calibri"/>
        </w:rPr>
        <w:t xml:space="preserve">MIB, SIB1 and SI are defined as messages. SIB1 is </w:t>
      </w:r>
      <w:r>
        <w:rPr>
          <w:rFonts w:hAnsi="Calibri"/>
        </w:rPr>
        <w:t xml:space="preserve">thus </w:t>
      </w:r>
      <w:r w:rsidR="00D84EEC">
        <w:rPr>
          <w:rFonts w:hAnsi="Calibri"/>
        </w:rPr>
        <w:t>defined as a message but the rest of the SIBs are defined as information elements. Since information elements and messages are conceptually different things, it would be desirable to avoid mixing up their naming in this manner.</w:t>
      </w:r>
    </w:p>
    <w:p w14:paraId="63AE094B" w14:textId="27EB6F13" w:rsidR="00D84EEC" w:rsidRDefault="00D84EEC" w:rsidP="00D84EEC">
      <w:pPr>
        <w:rPr>
          <w:rFonts w:hAnsi="Calibri"/>
        </w:rPr>
      </w:pPr>
      <w:r>
        <w:rPr>
          <w:rFonts w:hAnsi="Calibri"/>
        </w:rPr>
        <w:t xml:space="preserve">One possible solution would be to call both SIB1 and SI as System Information messages and use numbering such as SI1 message (for SIB1) and SI2 message (for </w:t>
      </w:r>
      <w:r w:rsidR="0053281A">
        <w:rPr>
          <w:rFonts w:hAnsi="Calibri"/>
        </w:rPr>
        <w:t>the other SIBs</w:t>
      </w:r>
      <w:r>
        <w:rPr>
          <w:rFonts w:hAnsi="Calibri"/>
        </w:rPr>
        <w:t xml:space="preserve">). MIB should </w:t>
      </w:r>
      <w:r w:rsidR="0053281A">
        <w:rPr>
          <w:rFonts w:hAnsi="Calibri"/>
        </w:rPr>
        <w:t xml:space="preserve">then </w:t>
      </w:r>
      <w:r>
        <w:rPr>
          <w:rFonts w:hAnsi="Calibri"/>
        </w:rPr>
        <w:t xml:space="preserve">also have </w:t>
      </w:r>
      <w:r w:rsidR="0053281A">
        <w:rPr>
          <w:rFonts w:hAnsi="Calibri"/>
        </w:rPr>
        <w:t>“</w:t>
      </w:r>
      <w:r>
        <w:rPr>
          <w:rFonts w:hAnsi="Calibri"/>
        </w:rPr>
        <w:t>message</w:t>
      </w:r>
      <w:r w:rsidR="0053281A">
        <w:rPr>
          <w:rFonts w:hAnsi="Calibri"/>
        </w:rPr>
        <w:t>”</w:t>
      </w:r>
      <w:r>
        <w:rPr>
          <w:rFonts w:hAnsi="Calibri"/>
        </w:rPr>
        <w:t xml:space="preserve"> in its name because it is a message and not an information element, perhaps </w:t>
      </w:r>
      <w:r w:rsidR="00E11E0E">
        <w:rPr>
          <w:rFonts w:hAnsi="Calibri"/>
        </w:rPr>
        <w:t xml:space="preserve">named </w:t>
      </w:r>
      <w:r>
        <w:rPr>
          <w:rFonts w:hAnsi="Calibri"/>
        </w:rPr>
        <w:t xml:space="preserve">Master Information Message (MIM) instead of MIB. In that way, the System Information Block (SIB) </w:t>
      </w:r>
      <w:r w:rsidR="00E11E0E">
        <w:rPr>
          <w:rFonts w:hAnsi="Calibri"/>
        </w:rPr>
        <w:t>could be</w:t>
      </w:r>
      <w:r>
        <w:rPr>
          <w:rFonts w:hAnsi="Calibri"/>
        </w:rPr>
        <w:t xml:space="preserve"> solely </w:t>
      </w:r>
      <w:r w:rsidR="00E11E0E">
        <w:rPr>
          <w:rFonts w:hAnsi="Calibri"/>
        </w:rPr>
        <w:t xml:space="preserve">used </w:t>
      </w:r>
      <w:r>
        <w:rPr>
          <w:rFonts w:hAnsi="Calibri"/>
        </w:rPr>
        <w:t xml:space="preserve">for information elements that are contained in the SI2 message. </w:t>
      </w:r>
    </w:p>
    <w:p w14:paraId="0BEA232D" w14:textId="0E10E573" w:rsidR="00D84EEC" w:rsidRDefault="00D84EEC" w:rsidP="00D84EEC">
      <w:r>
        <w:rPr>
          <w:rFonts w:hAnsi="Calibri"/>
        </w:rPr>
        <w:t>However, this level of detail can probably be discussed during the specification drafting, and for easy understanding, we assume the LTE naming convention in the rest of the paper.</w:t>
      </w:r>
    </w:p>
    <w:p w14:paraId="61D1E8F0" w14:textId="367A465D" w:rsidR="00037CE8" w:rsidRDefault="00037CE8" w:rsidP="00037CE8">
      <w:r>
        <w:t xml:space="preserve">The implicit assumption in the RAN2 discussion on system information has been that the LTE structure with SI blocks and messages is on some level reflected in NR (most obvious from the agreements in </w:t>
      </w:r>
      <w:r w:rsidR="00522195">
        <w:t>Annex A.4 of TR38.804</w:t>
      </w:r>
      <w:r>
        <w:t xml:space="preserve">, which explicitly uses </w:t>
      </w:r>
      <w:r w:rsidR="00522195">
        <w:t>terms “</w:t>
      </w:r>
      <w:r>
        <w:t>SIB</w:t>
      </w:r>
      <w:r w:rsidR="00522195">
        <w:t>”</w:t>
      </w:r>
      <w:r>
        <w:t xml:space="preserve"> and </w:t>
      </w:r>
      <w:r w:rsidR="00522195">
        <w:t>“</w:t>
      </w:r>
      <w:r>
        <w:t>SI-block</w:t>
      </w:r>
      <w:r w:rsidR="00522195">
        <w:t>”</w:t>
      </w:r>
      <w:r>
        <w:t>). We propose to adopt the LTE concept directly to NR</w:t>
      </w:r>
    </w:p>
    <w:p w14:paraId="4CE21BA6" w14:textId="081C642E" w:rsidR="00037CE8" w:rsidRDefault="00037CE8" w:rsidP="00037CE8">
      <w:pPr>
        <w:pStyle w:val="ListParagraph"/>
        <w:numPr>
          <w:ilvl w:val="0"/>
          <w:numId w:val="22"/>
        </w:numPr>
      </w:pPr>
      <w:r>
        <w:t xml:space="preserve">System information is divided to </w:t>
      </w:r>
      <w:r w:rsidR="00522195">
        <w:t xml:space="preserve">master </w:t>
      </w:r>
      <w:r w:rsidR="004F5CB1">
        <w:t xml:space="preserve">information block </w:t>
      </w:r>
      <w:r w:rsidR="00522195">
        <w:t xml:space="preserve">and </w:t>
      </w:r>
      <w:r>
        <w:t>system information blocks</w:t>
      </w:r>
      <w:r w:rsidR="004F5CB1">
        <w:t>. Note that in order to avoid confusion, we will call the NR master information block NR-MIB and NR system information blocks NR-SIBs. This is since the contents of the NR MIB and SIBs may differ from the contents of the LTE MIB and SIBs.</w:t>
      </w:r>
    </w:p>
    <w:p w14:paraId="194B9D14" w14:textId="59947F58" w:rsidR="00037CE8" w:rsidRDefault="004F5CB1" w:rsidP="00037CE8">
      <w:pPr>
        <w:pStyle w:val="ListParagraph"/>
        <w:numPr>
          <w:ilvl w:val="0"/>
          <w:numId w:val="22"/>
        </w:numPr>
      </w:pPr>
      <w:r>
        <w:t>NR-</w:t>
      </w:r>
      <w:r w:rsidR="00037CE8">
        <w:t xml:space="preserve">MIB and </w:t>
      </w:r>
      <w:r>
        <w:t>NR-</w:t>
      </w:r>
      <w:r w:rsidR="00037CE8">
        <w:t>SIB1 are separate RRC messages</w:t>
      </w:r>
      <w:r w:rsidR="003E7D54">
        <w:t>.</w:t>
      </w:r>
    </w:p>
    <w:p w14:paraId="04D5BFB7" w14:textId="31BA4190" w:rsidR="00037CE8" w:rsidRDefault="00037CE8" w:rsidP="00037CE8">
      <w:pPr>
        <w:pStyle w:val="ListParagraph"/>
        <w:numPr>
          <w:ilvl w:val="0"/>
          <w:numId w:val="22"/>
        </w:numPr>
      </w:pPr>
      <w:r>
        <w:t xml:space="preserve">All other </w:t>
      </w:r>
      <w:r w:rsidR="004F5CB1">
        <w:t>NR-</w:t>
      </w:r>
      <w:r>
        <w:t xml:space="preserve">SIBs are transmitted in SI messages scheduled in </w:t>
      </w:r>
      <w:r w:rsidR="004F5CB1">
        <w:t>NR-</w:t>
      </w:r>
      <w:r w:rsidR="003E7D54">
        <w:t>SIB1.</w:t>
      </w:r>
    </w:p>
    <w:p w14:paraId="172892D8" w14:textId="7BD86FB6" w:rsidR="00037CE8" w:rsidRDefault="00037CE8" w:rsidP="00037CE8">
      <w:pPr>
        <w:pStyle w:val="Proposal"/>
      </w:pPr>
      <w:bookmarkStart w:id="2" w:name="_Toc473554760"/>
      <w:bookmarkStart w:id="3" w:name="_Toc473554795"/>
      <w:bookmarkStart w:id="4" w:name="_Toc473554813"/>
      <w:bookmarkStart w:id="5" w:name="_Toc473554893"/>
      <w:bookmarkStart w:id="6" w:name="_Toc473554939"/>
      <w:bookmarkStart w:id="7" w:name="_Toc473898231"/>
      <w:bookmarkStart w:id="8" w:name="_Toc473935530"/>
      <w:bookmarkStart w:id="9" w:name="_Toc478132528"/>
      <w:bookmarkStart w:id="10" w:name="_Toc478129862"/>
      <w:bookmarkStart w:id="11" w:name="_Toc478133405"/>
      <w:bookmarkStart w:id="12" w:name="_Toc478134836"/>
      <w:bookmarkStart w:id="13" w:name="_Toc478135667"/>
      <w:bookmarkStart w:id="14" w:name="_Toc478133526"/>
      <w:bookmarkStart w:id="15" w:name="_Toc470004042"/>
      <w:bookmarkStart w:id="16" w:name="_Toc470004051"/>
      <w:bookmarkStart w:id="17" w:name="_Toc470004067"/>
      <w:bookmarkStart w:id="18" w:name="_Toc471498637"/>
      <w:bookmarkStart w:id="19" w:name="_Toc471503432"/>
      <w:bookmarkStart w:id="20" w:name="_Toc471523544"/>
      <w:bookmarkStart w:id="21" w:name="_Toc478157694"/>
      <w:bookmarkStart w:id="22" w:name="_Toc478160621"/>
      <w:r>
        <w:t xml:space="preserve">System information in NR consists of </w:t>
      </w:r>
      <w:r w:rsidR="00522195">
        <w:t>MasterInformationBlock (</w:t>
      </w:r>
      <w:r w:rsidR="004F5CB1">
        <w:t>NR-</w:t>
      </w:r>
      <w:r w:rsidR="00522195">
        <w:t xml:space="preserve">MIB) and </w:t>
      </w:r>
      <w:r>
        <w:t>System Information Blocks (</w:t>
      </w:r>
      <w:r w:rsidR="004F5CB1">
        <w:t>NR-</w:t>
      </w:r>
      <w:r>
        <w:t>SIBs).</w:t>
      </w:r>
      <w:bookmarkEnd w:id="2"/>
      <w:bookmarkEnd w:id="3"/>
      <w:bookmarkEnd w:id="4"/>
      <w:bookmarkEnd w:id="5"/>
      <w:bookmarkEnd w:id="6"/>
      <w:bookmarkEnd w:id="7"/>
      <w:bookmarkEnd w:id="8"/>
      <w:bookmarkEnd w:id="9"/>
      <w:bookmarkEnd w:id="10"/>
      <w:bookmarkEnd w:id="11"/>
      <w:bookmarkEnd w:id="12"/>
      <w:bookmarkEnd w:id="13"/>
      <w:bookmarkEnd w:id="14"/>
      <w:bookmarkEnd w:id="21"/>
      <w:bookmarkEnd w:id="22"/>
    </w:p>
    <w:p w14:paraId="0A962743" w14:textId="14CB54DC" w:rsidR="00037CE8" w:rsidRDefault="004F5CB1" w:rsidP="00037CE8">
      <w:pPr>
        <w:pStyle w:val="Proposal"/>
      </w:pPr>
      <w:bookmarkStart w:id="23" w:name="_Toc473554761"/>
      <w:bookmarkStart w:id="24" w:name="_Toc473554796"/>
      <w:bookmarkStart w:id="25" w:name="_Toc473554814"/>
      <w:bookmarkStart w:id="26" w:name="_Toc473554894"/>
      <w:bookmarkStart w:id="27" w:name="_Toc473554940"/>
      <w:bookmarkStart w:id="28" w:name="_Toc473898232"/>
      <w:bookmarkStart w:id="29" w:name="_Toc473935531"/>
      <w:bookmarkStart w:id="30" w:name="_Toc478132529"/>
      <w:bookmarkStart w:id="31" w:name="_Toc478129863"/>
      <w:bookmarkStart w:id="32" w:name="_Toc478133406"/>
      <w:bookmarkStart w:id="33" w:name="_Toc478134837"/>
      <w:bookmarkStart w:id="34" w:name="_Toc478135668"/>
      <w:bookmarkStart w:id="35" w:name="_Toc478133527"/>
      <w:bookmarkStart w:id="36" w:name="_Toc478157695"/>
      <w:bookmarkStart w:id="37" w:name="_Toc478160622"/>
      <w:bookmarkEnd w:id="15"/>
      <w:bookmarkEnd w:id="16"/>
      <w:bookmarkEnd w:id="17"/>
      <w:bookmarkEnd w:id="18"/>
      <w:bookmarkEnd w:id="19"/>
      <w:bookmarkEnd w:id="20"/>
      <w:r>
        <w:t>NR-</w:t>
      </w:r>
      <w:r w:rsidR="00037CE8">
        <w:t xml:space="preserve">MIB and </w:t>
      </w:r>
      <w:r>
        <w:t>NR-</w:t>
      </w:r>
      <w:r w:rsidR="00037CE8">
        <w:t xml:space="preserve">SIB1 are separate RRC messages, while all other </w:t>
      </w:r>
      <w:r>
        <w:t>NR-</w:t>
      </w:r>
      <w:r w:rsidR="00037CE8">
        <w:t xml:space="preserve">SIBs are transmitted in SI messages scheduled in </w:t>
      </w:r>
      <w:r>
        <w:t>NR-</w:t>
      </w:r>
      <w:r w:rsidR="00037CE8">
        <w:t>SIB1.</w:t>
      </w:r>
      <w:bookmarkStart w:id="38" w:name="_Toc47355481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7A51635" w14:textId="77777777" w:rsidR="0023709B" w:rsidRDefault="0023709B" w:rsidP="004F5CB1"/>
    <w:p w14:paraId="6D03E239" w14:textId="705929CA" w:rsidR="00D84EEC" w:rsidRDefault="004F5CB1" w:rsidP="004F5CB1">
      <w:r>
        <w:t>In addition to master and system information blocks, the NR system information is divided to “minimum” and “other” system information</w:t>
      </w:r>
      <w:r w:rsidR="00D84EEC">
        <w:t xml:space="preserve"> with the understanding that </w:t>
      </w:r>
      <w:r w:rsidR="00D84EEC" w:rsidRPr="00E11E0E">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t xml:space="preserve">. </w:t>
      </w:r>
    </w:p>
    <w:p w14:paraId="6AD3AD2F" w14:textId="1AF6FE5D" w:rsidR="004F5CB1" w:rsidDel="0017575B" w:rsidRDefault="004F5CB1" w:rsidP="004F5CB1">
      <w:r>
        <w:t xml:space="preserve">Note that the current agreements in RAN2 imply that </w:t>
      </w:r>
      <w:r w:rsidR="00E06606">
        <w:t xml:space="preserve">minimum system information will contain </w:t>
      </w:r>
      <w:r>
        <w:t xml:space="preserve">(parts of) LTE SIB1 and </w:t>
      </w:r>
      <w:r w:rsidR="00E06606">
        <w:t>(</w:t>
      </w:r>
      <w:r>
        <w:t>parts of</w:t>
      </w:r>
      <w:r w:rsidR="00E06606">
        <w:t>)</w:t>
      </w:r>
      <w:r>
        <w:t xml:space="preserve"> LTE SIB2. </w:t>
      </w:r>
      <w:r w:rsidR="002A3581">
        <w:t>The main benefit of this split is that it allows different scheduling of LTE SIB1</w:t>
      </w:r>
      <w:r w:rsidR="0088710C">
        <w:t xml:space="preserve"> (containing primarily cell camping parameters)</w:t>
      </w:r>
      <w:r w:rsidR="002A3581">
        <w:t xml:space="preserve"> and LTE SIB2</w:t>
      </w:r>
      <w:r w:rsidR="0088710C">
        <w:t xml:space="preserve"> (containing cell access parameters)</w:t>
      </w:r>
      <w:r w:rsidR="002A3581">
        <w:t xml:space="preserve">. </w:t>
      </w:r>
      <w:r>
        <w:t xml:space="preserve">In theory, the NR minimum system information could also be split between NR-SIB1 and NR-SIB2, but since the full minimum system information is needed to access the cell, it would seem </w:t>
      </w:r>
      <w:r w:rsidR="00E06606">
        <w:t xml:space="preserve">strange to provide parts of it only on-demand. In our opinion, it is </w:t>
      </w:r>
      <w:r>
        <w:t>preferable to provide the full minimum system information in NR-SIB1 (i.e. move information needed for ini</w:t>
      </w:r>
      <w:r w:rsidR="00E06606">
        <w:t>tial access from LTE SIB2 to NR-</w:t>
      </w:r>
      <w:r>
        <w:t xml:space="preserve">SIB1). Using a staggered approach </w:t>
      </w:r>
      <w:r>
        <w:t>with UE having to first read the NR-MIB and NR-SIB1 to obtain the scheduling information of NR-SIB2, and then waiting for the NR-SIB2 to be scheduled may create an additional delay for the connection set-up.</w:t>
      </w:r>
    </w:p>
    <w:p w14:paraId="1EF0EE4A" w14:textId="57BFC74A" w:rsidR="004F5CB1" w:rsidRDefault="004F5CB1" w:rsidP="004F5CB1">
      <w:pPr>
        <w:pStyle w:val="Proposal"/>
      </w:pPr>
      <w:bookmarkStart w:id="39" w:name="_Toc473554941"/>
      <w:bookmarkStart w:id="40" w:name="_Toc473898234"/>
      <w:bookmarkStart w:id="41" w:name="_Toc473935533"/>
      <w:bookmarkStart w:id="42" w:name="_Toc478132530"/>
      <w:bookmarkStart w:id="43" w:name="_Toc478129864"/>
      <w:bookmarkStart w:id="44" w:name="_Toc478133407"/>
      <w:bookmarkStart w:id="45" w:name="_Toc478134838"/>
      <w:bookmarkStart w:id="46" w:name="_Toc478135669"/>
      <w:bookmarkStart w:id="47" w:name="_Toc478133528"/>
      <w:bookmarkStart w:id="48" w:name="_Toc478157696"/>
      <w:bookmarkStart w:id="49" w:name="_Toc478160623"/>
      <w:r>
        <w:t>Minimum system information consists of NR-MIB and NR-SIB1</w:t>
      </w:r>
      <w:r w:rsidR="00D84EEC">
        <w:t xml:space="preserve"> (which contains information from LTE SIB1 and SIB2)</w:t>
      </w:r>
      <w:r>
        <w:t>, while all other NR-SIBs are part of other system information.</w:t>
      </w:r>
      <w:bookmarkEnd w:id="39"/>
      <w:bookmarkEnd w:id="40"/>
      <w:bookmarkEnd w:id="41"/>
      <w:bookmarkEnd w:id="42"/>
      <w:bookmarkEnd w:id="43"/>
      <w:bookmarkEnd w:id="44"/>
      <w:bookmarkEnd w:id="45"/>
      <w:bookmarkEnd w:id="46"/>
      <w:bookmarkEnd w:id="47"/>
      <w:bookmarkEnd w:id="48"/>
      <w:bookmarkEnd w:id="49"/>
    </w:p>
    <w:p w14:paraId="66B787E4" w14:textId="5A7B7256" w:rsidR="004F5CB1" w:rsidRDefault="004F5CB1" w:rsidP="004F5CB1">
      <w:pPr>
        <w:pStyle w:val="Heading2"/>
      </w:pPr>
      <w:r>
        <w:lastRenderedPageBreak/>
        <w:t xml:space="preserve">Contents of the </w:t>
      </w:r>
      <w:r w:rsidR="007C41B0">
        <w:t xml:space="preserve">minimum </w:t>
      </w:r>
      <w:r>
        <w:t>system information</w:t>
      </w:r>
    </w:p>
    <w:p w14:paraId="7CBBB8E1" w14:textId="7C7CB8D7" w:rsidR="00D84EEC" w:rsidRDefault="00D84EEC" w:rsidP="007C41B0">
      <w:r>
        <w:t xml:space="preserve">In this section, we first review the already agreed minimum system information contents (based on 38.804) and then evaluate which LTE SIB1 and SIB2 contents are needed for </w:t>
      </w:r>
      <w:r w:rsidRPr="00D84EEC">
        <w:t xml:space="preserve">initial access to a cell and </w:t>
      </w:r>
      <w:r>
        <w:t xml:space="preserve">for </w:t>
      </w:r>
      <w:r w:rsidRPr="00D84EEC">
        <w:t>acquiring any other SI</w:t>
      </w:r>
      <w:r>
        <w:t>.</w:t>
      </w:r>
    </w:p>
    <w:p w14:paraId="7FB05464" w14:textId="097F891C" w:rsidR="007C41B0" w:rsidRDefault="004F5CB1" w:rsidP="007C41B0">
      <w:r>
        <w:t>Based on current RAN2 agreements and proposal 3, the following information will need to be distributed between NR-MIB and NR-SIB1</w:t>
      </w:r>
      <w:r w:rsidR="007C41B0" w:rsidRPr="007C41B0">
        <w:t xml:space="preserve"> </w:t>
      </w:r>
    </w:p>
    <w:p w14:paraId="186C170E" w14:textId="7BDA923A" w:rsidR="007C41B0" w:rsidRDefault="007C41B0" w:rsidP="00A4508B">
      <w:pPr>
        <w:pStyle w:val="ListParagraph"/>
        <w:numPr>
          <w:ilvl w:val="0"/>
          <w:numId w:val="22"/>
        </w:numPr>
      </w:pPr>
      <w:r>
        <w:t>SFN</w:t>
      </w:r>
      <w:r w:rsidR="00F14D9A">
        <w:t xml:space="preserve">, </w:t>
      </w:r>
      <w:r>
        <w:t>List of PLMNs</w:t>
      </w:r>
      <w:r w:rsidR="00F14D9A">
        <w:t xml:space="preserve">, </w:t>
      </w:r>
      <w:r>
        <w:t>Cell ID</w:t>
      </w:r>
      <w:r w:rsidR="00F14D9A">
        <w:t xml:space="preserve">, </w:t>
      </w:r>
      <w:r>
        <w:t>Cell camping parameters</w:t>
      </w:r>
      <w:r w:rsidR="00F14D9A">
        <w:t xml:space="preserve">, </w:t>
      </w:r>
      <w:r>
        <w:t>RACH parameters</w:t>
      </w:r>
      <w:r w:rsidR="003E7D54">
        <w:t>.</w:t>
      </w:r>
    </w:p>
    <w:p w14:paraId="68DBBCB8" w14:textId="7FF8EE6C" w:rsidR="007C41B0" w:rsidRDefault="007C41B0" w:rsidP="007C41B0">
      <w:pPr>
        <w:pStyle w:val="ListParagraph"/>
        <w:numPr>
          <w:ilvl w:val="0"/>
          <w:numId w:val="22"/>
        </w:numPr>
      </w:pPr>
      <w:r>
        <w:t>Parameters for requesting other SI-block(s)</w:t>
      </w:r>
      <w:r w:rsidR="003E7D54">
        <w:t>.</w:t>
      </w:r>
    </w:p>
    <w:p w14:paraId="1E4365C1" w14:textId="407A7A55" w:rsidR="007C41B0" w:rsidRDefault="007C41B0" w:rsidP="007C41B0">
      <w:pPr>
        <w:pStyle w:val="ListParagraph"/>
        <w:numPr>
          <w:ilvl w:val="0"/>
          <w:numId w:val="22"/>
        </w:numPr>
      </w:pPr>
      <w:r>
        <w:t>Scheduling information for other SI</w:t>
      </w:r>
      <w:r w:rsidR="003E7D54">
        <w:t>.</w:t>
      </w:r>
    </w:p>
    <w:p w14:paraId="45C73233" w14:textId="2448476B" w:rsidR="007C41B0" w:rsidRDefault="007C41B0" w:rsidP="007C41B0">
      <w:pPr>
        <w:pStyle w:val="ListParagraph"/>
        <w:numPr>
          <w:ilvl w:val="1"/>
          <w:numId w:val="22"/>
        </w:numPr>
      </w:pPr>
      <w:r>
        <w:t>SIB type</w:t>
      </w:r>
    </w:p>
    <w:p w14:paraId="03E8A4CC" w14:textId="242818CE" w:rsidR="007C41B0" w:rsidRDefault="007C41B0" w:rsidP="007C41B0">
      <w:pPr>
        <w:pStyle w:val="ListParagraph"/>
        <w:numPr>
          <w:ilvl w:val="1"/>
          <w:numId w:val="22"/>
        </w:numPr>
      </w:pPr>
      <w:r>
        <w:t>Validity information</w:t>
      </w:r>
    </w:p>
    <w:p w14:paraId="314C630A" w14:textId="06508FA5" w:rsidR="007C41B0" w:rsidRDefault="007C41B0" w:rsidP="007C41B0">
      <w:pPr>
        <w:pStyle w:val="ListParagraph"/>
        <w:numPr>
          <w:ilvl w:val="1"/>
          <w:numId w:val="22"/>
        </w:numPr>
      </w:pPr>
      <w:r>
        <w:t>SI periodicity</w:t>
      </w:r>
    </w:p>
    <w:p w14:paraId="5BA355ED" w14:textId="53B26950" w:rsidR="007C41B0" w:rsidRDefault="007C41B0" w:rsidP="007C41B0">
      <w:pPr>
        <w:pStyle w:val="ListParagraph"/>
        <w:numPr>
          <w:ilvl w:val="1"/>
          <w:numId w:val="22"/>
        </w:numPr>
      </w:pPr>
      <w:r>
        <w:t>SI-window information</w:t>
      </w:r>
    </w:p>
    <w:p w14:paraId="7E7EF621" w14:textId="6EDCB961" w:rsidR="007C41B0" w:rsidRDefault="007C41B0" w:rsidP="007C41B0">
      <w:pPr>
        <w:pStyle w:val="ListParagraph"/>
        <w:numPr>
          <w:ilvl w:val="0"/>
          <w:numId w:val="22"/>
        </w:numPr>
      </w:pPr>
      <w:r>
        <w:t>Indication whether SI block is periodically broadcasted or provided on demand</w:t>
      </w:r>
      <w:r w:rsidR="003E7D54">
        <w:t>.</w:t>
      </w:r>
    </w:p>
    <w:p w14:paraId="038B6465" w14:textId="25DE9A4D" w:rsidR="007C41B0" w:rsidRDefault="007C41B0" w:rsidP="007C41B0">
      <w:pPr>
        <w:pStyle w:val="ListParagraph"/>
        <w:numPr>
          <w:ilvl w:val="0"/>
          <w:numId w:val="22"/>
        </w:numPr>
      </w:pPr>
      <w:r>
        <w:t>Index/identifier in minimum SI to enable the UE to avoid re-acquisition of already stored SI-block(s)/SI message(s)</w:t>
      </w:r>
      <w:r w:rsidR="003E7D54">
        <w:t>.</w:t>
      </w:r>
    </w:p>
    <w:p w14:paraId="2B6461DC" w14:textId="23DB698B" w:rsidR="007C41B0" w:rsidRDefault="007C41B0" w:rsidP="007C41B0">
      <w:r>
        <w:t>In LTE, the MasterInformationBlock contains only information needed to acquire LTE SIB1 (especially DL bandwidth</w:t>
      </w:r>
      <w:r w:rsidR="00F14D9A">
        <w:t xml:space="preserve"> and PHICH duration are </w:t>
      </w:r>
      <w:r w:rsidR="00F14D9A">
        <w:t xml:space="preserve">needed to </w:t>
      </w:r>
      <w:r>
        <w:t xml:space="preserve">locate the PDCCH) and the 8 most significant bits of SFN </w:t>
      </w:r>
    </w:p>
    <w:p w14:paraId="70699136" w14:textId="77777777" w:rsidR="007C41B0" w:rsidRPr="00D05729" w:rsidRDefault="007C41B0" w:rsidP="007C41B0">
      <w:pPr>
        <w:pStyle w:val="PL"/>
        <w:shd w:val="clear" w:color="auto" w:fill="E6E6E6"/>
      </w:pPr>
      <w:r w:rsidRPr="00D05729">
        <w:t>MasterInformationBlock ::=</w:t>
      </w:r>
      <w:r w:rsidRPr="00D05729">
        <w:tab/>
      </w:r>
      <w:r w:rsidRPr="00D05729">
        <w:tab/>
      </w:r>
      <w:r w:rsidRPr="00D05729">
        <w:tab/>
        <w:t>SEQUENCE {</w:t>
      </w:r>
    </w:p>
    <w:p w14:paraId="1CF4B4F0" w14:textId="77777777" w:rsidR="007C41B0" w:rsidRPr="00D05729" w:rsidRDefault="007C41B0" w:rsidP="007C41B0">
      <w:pPr>
        <w:pStyle w:val="PL"/>
        <w:shd w:val="clear" w:color="auto" w:fill="E6E6E6"/>
      </w:pPr>
      <w:r w:rsidRPr="00D05729">
        <w:tab/>
        <w:t>dl-Bandwidth</w:t>
      </w:r>
      <w:r w:rsidRPr="00D05729">
        <w:tab/>
      </w:r>
      <w:r w:rsidRPr="00D05729">
        <w:tab/>
      </w:r>
      <w:r w:rsidRPr="00D05729">
        <w:tab/>
      </w:r>
      <w:r w:rsidRPr="00D05729">
        <w:tab/>
      </w:r>
      <w:r w:rsidRPr="00D05729">
        <w:tab/>
      </w:r>
      <w:r w:rsidRPr="00D05729">
        <w:tab/>
        <w:t>ENUMERATED {</w:t>
      </w:r>
    </w:p>
    <w:p w14:paraId="72CE1973" w14:textId="77777777" w:rsidR="007C41B0" w:rsidRPr="00D05729" w:rsidRDefault="007C41B0" w:rsidP="007C41B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n6, n15, n25, n50, n75, n100},</w:t>
      </w:r>
    </w:p>
    <w:p w14:paraId="67B34ECE" w14:textId="77777777" w:rsidR="007C41B0" w:rsidRPr="00D05729" w:rsidRDefault="007C41B0" w:rsidP="007C41B0">
      <w:pPr>
        <w:pStyle w:val="PL"/>
        <w:shd w:val="clear" w:color="auto" w:fill="E6E6E6"/>
      </w:pPr>
      <w:r w:rsidRPr="00D05729">
        <w:tab/>
        <w:t>phich-Config</w:t>
      </w:r>
      <w:r w:rsidRPr="00D05729">
        <w:tab/>
      </w:r>
      <w:r w:rsidRPr="00D05729">
        <w:tab/>
      </w:r>
      <w:r w:rsidRPr="00D05729">
        <w:tab/>
      </w:r>
      <w:r w:rsidRPr="00D05729">
        <w:tab/>
      </w:r>
      <w:r w:rsidRPr="00D05729">
        <w:tab/>
      </w:r>
      <w:r w:rsidRPr="00D05729">
        <w:tab/>
        <w:t>PHICH-Config,</w:t>
      </w:r>
    </w:p>
    <w:p w14:paraId="64E322C1" w14:textId="77777777" w:rsidR="007C41B0" w:rsidRDefault="007C41B0" w:rsidP="007C41B0">
      <w:pPr>
        <w:pStyle w:val="PL"/>
        <w:shd w:val="clear" w:color="auto" w:fill="E6E6E6"/>
      </w:pPr>
      <w:r w:rsidRPr="00D05729">
        <w:tab/>
        <w:t>systemFrameNumber</w:t>
      </w:r>
      <w:r w:rsidRPr="00D05729">
        <w:tab/>
      </w:r>
      <w:r w:rsidRPr="00D05729">
        <w:tab/>
      </w:r>
      <w:r w:rsidRPr="00D05729">
        <w:tab/>
      </w:r>
      <w:r w:rsidRPr="00D05729">
        <w:tab/>
      </w:r>
      <w:r w:rsidRPr="00D05729">
        <w:tab/>
        <w:t>BIT STRING (SIZE (8)),</w:t>
      </w:r>
    </w:p>
    <w:p w14:paraId="78B931DB" w14:textId="77777777" w:rsidR="007C41B0" w:rsidRPr="00D05729" w:rsidRDefault="007C41B0" w:rsidP="007C41B0">
      <w:pPr>
        <w:pStyle w:val="PL"/>
        <w:shd w:val="clear" w:color="auto" w:fill="E6E6E6"/>
      </w:pPr>
      <w:r>
        <w:tab/>
      </w:r>
      <w:r w:rsidRPr="00F25BF5">
        <w:t>schedulingInfoSIB1-BR</w:t>
      </w:r>
      <w:r>
        <w:t>-r13</w:t>
      </w:r>
      <w:r>
        <w:tab/>
      </w:r>
      <w:r>
        <w:tab/>
      </w:r>
      <w:r>
        <w:tab/>
        <w:t>INTEGER (0..31),</w:t>
      </w:r>
    </w:p>
    <w:p w14:paraId="73BAA667" w14:textId="77777777" w:rsidR="007C41B0" w:rsidRPr="00D05729" w:rsidRDefault="007C41B0" w:rsidP="007C41B0">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w:t>
      </w:r>
      <w:r>
        <w:t>5</w:t>
      </w:r>
      <w:r w:rsidRPr="00D05729">
        <w:t>))</w:t>
      </w:r>
    </w:p>
    <w:p w14:paraId="5A8EA365" w14:textId="77777777" w:rsidR="007C41B0" w:rsidRPr="00D05729" w:rsidRDefault="007C41B0" w:rsidP="007C41B0">
      <w:pPr>
        <w:pStyle w:val="PL"/>
        <w:shd w:val="clear" w:color="auto" w:fill="E6E6E6"/>
      </w:pPr>
      <w:r w:rsidRPr="00D05729">
        <w:t>}</w:t>
      </w:r>
    </w:p>
    <w:p w14:paraId="352F978D" w14:textId="77777777" w:rsidR="00496FBA" w:rsidRDefault="00496FBA" w:rsidP="007C41B0"/>
    <w:p w14:paraId="7DDBBFFF" w14:textId="1E1E2778" w:rsidR="007C41B0" w:rsidRDefault="007C41B0" w:rsidP="007C41B0">
      <w:r>
        <w:t xml:space="preserve">Adopting a similar approach for NR, we propose that NR-MIB contains the </w:t>
      </w:r>
      <w:r w:rsidR="00F14D9A">
        <w:t xml:space="preserve">SFN and information needed to acquire NR-SIB1. However, it’s not clear that the </w:t>
      </w:r>
      <w:r w:rsidR="00531EA2">
        <w:t xml:space="preserve">NR </w:t>
      </w:r>
      <w:r w:rsidR="00F14D9A">
        <w:t>DL bandwidth information is needed or sufficient to identify the NR-PDCCH/PDSCH location</w:t>
      </w:r>
      <w:r w:rsidR="000C3F7C" w:rsidRPr="000C3F7C">
        <w:t xml:space="preserve"> </w:t>
      </w:r>
      <w:r w:rsidR="000C3F7C">
        <w:t>and it is not obvious that the physical channel providing the NR minimum SI (NR-SIB1) shall be derived from the PCI of the cell</w:t>
      </w:r>
      <w:r w:rsidR="000B2D41">
        <w:t>.</w:t>
      </w:r>
      <w:r w:rsidR="00F14D9A">
        <w:t xml:space="preserve"> </w:t>
      </w:r>
      <w:r w:rsidR="000B2D41">
        <w:t xml:space="preserve">We therefore </w:t>
      </w:r>
      <w:r w:rsidR="00F14D9A">
        <w:t>propose to replace it with more general physical channel configuration for NR-SIB1</w:t>
      </w:r>
    </w:p>
    <w:p w14:paraId="37A7EAEB" w14:textId="3F6769E3" w:rsidR="00F14D9A" w:rsidRPr="00D05729" w:rsidRDefault="00F14D9A" w:rsidP="00F14D9A">
      <w:pPr>
        <w:pStyle w:val="PL"/>
        <w:shd w:val="clear" w:color="auto" w:fill="E6E6E6"/>
      </w:pPr>
      <w:r>
        <w:t>NR-</w:t>
      </w:r>
      <w:r w:rsidRPr="00D05729">
        <w:t>MasterInformationBlock ::=</w:t>
      </w:r>
      <w:r w:rsidRPr="00D05729">
        <w:tab/>
      </w:r>
      <w:r w:rsidRPr="00D05729">
        <w:tab/>
      </w:r>
      <w:r w:rsidRPr="00D05729">
        <w:tab/>
        <w:t>SEQUENCE {</w:t>
      </w:r>
    </w:p>
    <w:p w14:paraId="4595A310" w14:textId="1FC6B8ED" w:rsidR="00F14D9A" w:rsidRDefault="00F14D9A" w:rsidP="00F14D9A">
      <w:pPr>
        <w:pStyle w:val="PL"/>
        <w:shd w:val="clear" w:color="auto" w:fill="E6E6E6"/>
      </w:pPr>
      <w:r w:rsidRPr="00D05729">
        <w:tab/>
        <w:t>systemFrameNumber</w:t>
      </w:r>
      <w:r w:rsidRPr="00D05729">
        <w:tab/>
      </w:r>
      <w:r w:rsidRPr="00D05729">
        <w:tab/>
      </w:r>
      <w:r w:rsidRPr="00D05729">
        <w:tab/>
      </w:r>
      <w:r w:rsidRPr="00D05729">
        <w:tab/>
      </w:r>
      <w:r w:rsidRPr="00D05729">
        <w:tab/>
        <w:t>BIT STRING (SIZE (</w:t>
      </w:r>
      <w:r>
        <w:t>FFS</w:t>
      </w:r>
      <w:r w:rsidRPr="00D05729">
        <w:t>)),</w:t>
      </w:r>
    </w:p>
    <w:p w14:paraId="189D89D6" w14:textId="6A12F863" w:rsidR="00F14D9A" w:rsidRPr="00D05729" w:rsidRDefault="00F14D9A" w:rsidP="00F14D9A">
      <w:pPr>
        <w:pStyle w:val="PL"/>
        <w:shd w:val="clear" w:color="auto" w:fill="E6E6E6"/>
      </w:pPr>
      <w:r>
        <w:tab/>
        <w:t>physicalChannelCon</w:t>
      </w:r>
      <w:r w:rsidR="00496FBA">
        <w:t>figSIB1</w:t>
      </w:r>
      <w:r>
        <w:tab/>
      </w:r>
      <w:r>
        <w:tab/>
      </w:r>
      <w:r>
        <w:tab/>
      </w:r>
      <w:r w:rsidR="00496FBA">
        <w:t>PhysicalChannelConfigSIB1</w:t>
      </w:r>
      <w:r>
        <w:t>,</w:t>
      </w:r>
    </w:p>
    <w:p w14:paraId="6EBD953B" w14:textId="21FE472D" w:rsidR="00F14D9A" w:rsidRPr="00D05729" w:rsidRDefault="00F14D9A" w:rsidP="00F14D9A">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w:t>
      </w:r>
      <w:r w:rsidR="00496FBA">
        <w:t>FFS</w:t>
      </w:r>
      <w:r w:rsidRPr="00D05729">
        <w:t>))</w:t>
      </w:r>
    </w:p>
    <w:p w14:paraId="7A12E500" w14:textId="77777777" w:rsidR="00F14D9A" w:rsidRPr="00D05729" w:rsidRDefault="00F14D9A" w:rsidP="00F14D9A">
      <w:pPr>
        <w:pStyle w:val="PL"/>
        <w:shd w:val="clear" w:color="auto" w:fill="E6E6E6"/>
      </w:pPr>
      <w:r w:rsidRPr="00D05729">
        <w:t>}</w:t>
      </w:r>
    </w:p>
    <w:p w14:paraId="6BE526AE" w14:textId="77777777" w:rsidR="000C3F7C" w:rsidRDefault="000C3F7C" w:rsidP="007C41B0"/>
    <w:p w14:paraId="3A9BA59D" w14:textId="629A65B4" w:rsidR="00496FBA" w:rsidRDefault="00496FBA" w:rsidP="00496FBA">
      <w:pPr>
        <w:pStyle w:val="Proposal"/>
      </w:pPr>
      <w:bookmarkStart w:id="50" w:name="_Toc478129865"/>
      <w:bookmarkStart w:id="51" w:name="_Toc478133529"/>
      <w:bookmarkStart w:id="52" w:name="_Toc478132531"/>
      <w:bookmarkStart w:id="53" w:name="_Toc478129866"/>
      <w:bookmarkStart w:id="54" w:name="_Toc478133408"/>
      <w:bookmarkStart w:id="55" w:name="_Toc478134839"/>
      <w:bookmarkStart w:id="56" w:name="_Toc478135670"/>
      <w:bookmarkStart w:id="57" w:name="_Toc478133530"/>
      <w:bookmarkStart w:id="58" w:name="_Toc478157697"/>
      <w:bookmarkStart w:id="59" w:name="_Toc478160624"/>
      <w:bookmarkEnd w:id="50"/>
      <w:bookmarkEnd w:id="51"/>
      <w:r>
        <w:t xml:space="preserve">NR-MIB contains </w:t>
      </w:r>
      <w:r w:rsidR="000C3F7C">
        <w:t xml:space="preserve">at least </w:t>
      </w:r>
      <w:r>
        <w:t>(part of) the system frame number and the physical channel configuration needed to receive NR-SIB1</w:t>
      </w:r>
      <w:bookmarkEnd w:id="52"/>
      <w:bookmarkEnd w:id="53"/>
      <w:bookmarkEnd w:id="54"/>
      <w:bookmarkEnd w:id="55"/>
      <w:bookmarkEnd w:id="56"/>
      <w:bookmarkEnd w:id="57"/>
      <w:bookmarkEnd w:id="58"/>
      <w:bookmarkEnd w:id="59"/>
    </w:p>
    <w:p w14:paraId="0C7E4C9D" w14:textId="77777777" w:rsidR="0023709B" w:rsidRDefault="0023709B" w:rsidP="007C41B0"/>
    <w:p w14:paraId="52F43A66" w14:textId="737FE4ED" w:rsidR="000C3F7C" w:rsidRDefault="000C3F7C" w:rsidP="007C41B0">
      <w:r>
        <w:t xml:space="preserve">Note that in addition to the contents in Proposal 4, the MIB may also contain additional information elements, such as </w:t>
      </w:r>
      <w:r w:rsidR="000B2D41">
        <w:t xml:space="preserve">a </w:t>
      </w:r>
      <w:r>
        <w:t>system information value tag. The size of the spare bits should be selected based on the final contents of the MIB as well as the physical channel transmission rate.</w:t>
      </w:r>
    </w:p>
    <w:p w14:paraId="32F24A95" w14:textId="032DB7C2" w:rsidR="00496FBA" w:rsidRDefault="00496FBA" w:rsidP="007C41B0">
      <w:r>
        <w:t>Given the earlier RAN2 agreements, this means that NR-SIB1 should contain at least</w:t>
      </w:r>
      <w:r w:rsidR="004C34D2">
        <w:t xml:space="preserve"> the information elements listed in </w:t>
      </w:r>
      <w:r w:rsidR="004C34D2" w:rsidRPr="00522561">
        <w:t xml:space="preserve">Table </w:t>
      </w:r>
      <w:r w:rsidR="009E3600" w:rsidRPr="00522561">
        <w:t>1</w:t>
      </w:r>
      <w:r w:rsidR="004C34D2" w:rsidRPr="00522561">
        <w:t>.</w:t>
      </w:r>
      <w:r w:rsidR="004C34D2">
        <w:t xml:space="preserve"> </w:t>
      </w:r>
    </w:p>
    <w:p w14:paraId="5739EAF4" w14:textId="7C294955" w:rsidR="00365F29" w:rsidRPr="00365F29" w:rsidRDefault="00365F29" w:rsidP="00365F29">
      <w:pPr>
        <w:jc w:val="center"/>
        <w:rPr>
          <w:b/>
        </w:rPr>
      </w:pPr>
      <w:r w:rsidRPr="00522561">
        <w:rPr>
          <w:b/>
        </w:rPr>
        <w:t xml:space="preserve">Table </w:t>
      </w:r>
      <w:r w:rsidR="009E3600" w:rsidRPr="00522561">
        <w:rPr>
          <w:b/>
        </w:rPr>
        <w:t>1</w:t>
      </w:r>
      <w:r w:rsidRPr="00365F29">
        <w:rPr>
          <w:b/>
        </w:rPr>
        <w:t xml:space="preserve">: List </w:t>
      </w:r>
      <w:r w:rsidRPr="00365F29">
        <w:rPr>
          <w:b/>
        </w:rPr>
        <w:t xml:space="preserve">of RAN2 agreed minimum system information contents </w:t>
      </w:r>
      <w:r w:rsidR="000C3F7C">
        <w:rPr>
          <w:b/>
        </w:rPr>
        <w:t>(</w:t>
      </w:r>
      <w:r w:rsidRPr="00365F29">
        <w:rPr>
          <w:b/>
        </w:rPr>
        <w:t>excluding contents of MIB</w:t>
      </w:r>
      <w:r w:rsidR="000C3F7C">
        <w:rPr>
          <w:b/>
        </w:rPr>
        <w:t xml:space="preserve">). Note that this is not the full list of NR-SIB1 contents (see Table </w:t>
      </w:r>
      <w:r w:rsidR="000B2D41">
        <w:rPr>
          <w:b/>
        </w:rPr>
        <w:t>3</w:t>
      </w:r>
      <w:r w:rsidR="000C3F7C">
        <w:rPr>
          <w:b/>
        </w:rPr>
        <w:t>)</w:t>
      </w:r>
    </w:p>
    <w:tbl>
      <w:tblPr>
        <w:tblStyle w:val="GridTable4"/>
        <w:tblW w:w="0" w:type="auto"/>
        <w:tblLook w:val="04A0" w:firstRow="1" w:lastRow="0" w:firstColumn="1" w:lastColumn="0" w:noHBand="0" w:noVBand="1"/>
      </w:tblPr>
      <w:tblGrid>
        <w:gridCol w:w="3397"/>
        <w:gridCol w:w="3828"/>
        <w:gridCol w:w="2404"/>
      </w:tblGrid>
      <w:tr w:rsidR="00531EA2" w14:paraId="6759BA9B" w14:textId="77777777" w:rsidTr="004C34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E43BDB0" w14:textId="5953D465" w:rsidR="00531EA2" w:rsidRPr="00663A16" w:rsidRDefault="0072551B" w:rsidP="003B493F">
            <w:pPr>
              <w:jc w:val="left"/>
              <w:rPr>
                <w:b w:val="0"/>
              </w:rPr>
            </w:pPr>
            <w:r w:rsidRPr="00663A16">
              <w:t>Information element</w:t>
            </w:r>
          </w:p>
        </w:tc>
        <w:tc>
          <w:tcPr>
            <w:tcW w:w="3828" w:type="dxa"/>
          </w:tcPr>
          <w:p w14:paraId="77D0D36A" w14:textId="71139260" w:rsidR="00531EA2" w:rsidRPr="00663A16" w:rsidRDefault="00531EA2" w:rsidP="003B493F">
            <w:pPr>
              <w:jc w:val="left"/>
              <w:cnfStyle w:val="100000000000" w:firstRow="1" w:lastRow="0" w:firstColumn="0" w:lastColumn="0" w:oddVBand="0" w:evenVBand="0" w:oddHBand="0" w:evenHBand="0" w:firstRowFirstColumn="0" w:firstRowLastColumn="0" w:lastRowFirstColumn="0" w:lastRowLastColumn="0"/>
              <w:rPr>
                <w:b w:val="0"/>
              </w:rPr>
            </w:pPr>
            <w:r w:rsidRPr="00663A16">
              <w:t>LTE location</w:t>
            </w:r>
          </w:p>
        </w:tc>
        <w:tc>
          <w:tcPr>
            <w:tcW w:w="2404" w:type="dxa"/>
          </w:tcPr>
          <w:p w14:paraId="214B787B" w14:textId="5BB20132" w:rsidR="00531EA2" w:rsidRPr="00663A16" w:rsidRDefault="00531EA2" w:rsidP="003B493F">
            <w:pPr>
              <w:jc w:val="left"/>
              <w:cnfStyle w:val="100000000000" w:firstRow="1" w:lastRow="0" w:firstColumn="0" w:lastColumn="0" w:oddVBand="0" w:evenVBand="0" w:oddHBand="0" w:evenHBand="0" w:firstRowFirstColumn="0" w:firstRowLastColumn="0" w:lastRowFirstColumn="0" w:lastRowLastColumn="0"/>
              <w:rPr>
                <w:b w:val="0"/>
              </w:rPr>
            </w:pPr>
            <w:r w:rsidRPr="00663A16">
              <w:t>Proposed NR location</w:t>
            </w:r>
          </w:p>
        </w:tc>
      </w:tr>
      <w:tr w:rsidR="00531EA2" w14:paraId="73E3B541"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858C7CA" w14:textId="7A1FA631" w:rsidR="00531EA2" w:rsidRPr="009E3600" w:rsidRDefault="0072551B" w:rsidP="003B493F">
            <w:pPr>
              <w:jc w:val="left"/>
              <w:rPr>
                <w:b w:val="0"/>
              </w:rPr>
            </w:pPr>
            <w:r w:rsidRPr="009E3600">
              <w:rPr>
                <w:b w:val="0"/>
              </w:rPr>
              <w:t>List of PLMNs</w:t>
            </w:r>
          </w:p>
        </w:tc>
        <w:tc>
          <w:tcPr>
            <w:tcW w:w="3828" w:type="dxa"/>
          </w:tcPr>
          <w:p w14:paraId="00F5776A" w14:textId="7C52441D" w:rsidR="00531EA2" w:rsidRDefault="0072551B" w:rsidP="003B493F">
            <w:pPr>
              <w:jc w:val="left"/>
              <w:cnfStyle w:val="000000100000" w:firstRow="0" w:lastRow="0" w:firstColumn="0" w:lastColumn="0" w:oddVBand="0" w:evenVBand="0" w:oddHBand="1" w:evenHBand="0" w:firstRowFirstColumn="0" w:firstRowLastColumn="0" w:lastRowFirstColumn="0" w:lastRowLastColumn="0"/>
            </w:pPr>
            <w:r>
              <w:t>SIB1</w:t>
            </w:r>
          </w:p>
        </w:tc>
        <w:tc>
          <w:tcPr>
            <w:tcW w:w="2404" w:type="dxa"/>
          </w:tcPr>
          <w:p w14:paraId="63F2C7B1" w14:textId="3FCBD962" w:rsidR="00531EA2" w:rsidRDefault="004C34D2" w:rsidP="003B493F">
            <w:pPr>
              <w:jc w:val="left"/>
              <w:cnfStyle w:val="000000100000" w:firstRow="0" w:lastRow="0" w:firstColumn="0" w:lastColumn="0" w:oddVBand="0" w:evenVBand="0" w:oddHBand="1" w:evenHBand="0" w:firstRowFirstColumn="0" w:firstRowLastColumn="0" w:lastRowFirstColumn="0" w:lastRowLastColumn="0"/>
            </w:pPr>
            <w:r>
              <w:t>NR-</w:t>
            </w:r>
            <w:r w:rsidR="0072551B">
              <w:t>SIB1</w:t>
            </w:r>
          </w:p>
        </w:tc>
      </w:tr>
      <w:tr w:rsidR="004C34D2" w14:paraId="47798170" w14:textId="77777777" w:rsidTr="004C34D2">
        <w:tc>
          <w:tcPr>
            <w:cnfStyle w:val="001000000000" w:firstRow="0" w:lastRow="0" w:firstColumn="1" w:lastColumn="0" w:oddVBand="0" w:evenVBand="0" w:oddHBand="0" w:evenHBand="0" w:firstRowFirstColumn="0" w:firstRowLastColumn="0" w:lastRowFirstColumn="0" w:lastRowLastColumn="0"/>
            <w:tcW w:w="3397" w:type="dxa"/>
          </w:tcPr>
          <w:p w14:paraId="058B5958" w14:textId="7C6A6E99" w:rsidR="004C34D2" w:rsidRPr="009E3600" w:rsidRDefault="004C34D2" w:rsidP="003B493F">
            <w:pPr>
              <w:jc w:val="left"/>
              <w:rPr>
                <w:b w:val="0"/>
              </w:rPr>
            </w:pPr>
            <w:r w:rsidRPr="009E3600">
              <w:rPr>
                <w:b w:val="0"/>
              </w:rPr>
              <w:t>Cell ID</w:t>
            </w:r>
          </w:p>
        </w:tc>
        <w:tc>
          <w:tcPr>
            <w:tcW w:w="3828" w:type="dxa"/>
          </w:tcPr>
          <w:p w14:paraId="4DEF2CC1" w14:textId="6199DF99" w:rsidR="004C34D2" w:rsidRDefault="004C34D2" w:rsidP="003B493F">
            <w:pPr>
              <w:jc w:val="left"/>
              <w:cnfStyle w:val="000000000000" w:firstRow="0" w:lastRow="0" w:firstColumn="0" w:lastColumn="0" w:oddVBand="0" w:evenVBand="0" w:oddHBand="0" w:evenHBand="0" w:firstRowFirstColumn="0" w:firstRowLastColumn="0" w:lastRowFirstColumn="0" w:lastRowLastColumn="0"/>
            </w:pPr>
            <w:r>
              <w:t>SIB1</w:t>
            </w:r>
          </w:p>
        </w:tc>
        <w:tc>
          <w:tcPr>
            <w:tcW w:w="2404" w:type="dxa"/>
          </w:tcPr>
          <w:p w14:paraId="6B94D342" w14:textId="6A6EC89D" w:rsidR="004C34D2" w:rsidRDefault="004C34D2" w:rsidP="003B493F">
            <w:pPr>
              <w:jc w:val="left"/>
              <w:cnfStyle w:val="000000000000" w:firstRow="0" w:lastRow="0" w:firstColumn="0" w:lastColumn="0" w:oddVBand="0" w:evenVBand="0" w:oddHBand="0" w:evenHBand="0" w:firstRowFirstColumn="0" w:firstRowLastColumn="0" w:lastRowFirstColumn="0" w:lastRowLastColumn="0"/>
            </w:pPr>
            <w:r>
              <w:t>NR-SIB1</w:t>
            </w:r>
          </w:p>
        </w:tc>
      </w:tr>
      <w:tr w:rsidR="004C34D2" w14:paraId="2575A305"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49D93F8" w14:textId="7E908C78" w:rsidR="004C34D2" w:rsidRPr="009E3600" w:rsidRDefault="004C34D2" w:rsidP="003B493F">
            <w:pPr>
              <w:jc w:val="left"/>
              <w:rPr>
                <w:b w:val="0"/>
              </w:rPr>
            </w:pPr>
            <w:r w:rsidRPr="009E3600">
              <w:rPr>
                <w:b w:val="0"/>
              </w:rPr>
              <w:t>Camping parameters</w:t>
            </w:r>
          </w:p>
        </w:tc>
        <w:tc>
          <w:tcPr>
            <w:tcW w:w="3828" w:type="dxa"/>
          </w:tcPr>
          <w:p w14:paraId="7C42605D" w14:textId="401EB9FF" w:rsidR="004C34D2" w:rsidRDefault="004C34D2" w:rsidP="003B493F">
            <w:pPr>
              <w:jc w:val="left"/>
              <w:cnfStyle w:val="000000100000" w:firstRow="0" w:lastRow="0" w:firstColumn="0" w:lastColumn="0" w:oddVBand="0" w:evenVBand="0" w:oddHBand="1" w:evenHBand="0" w:firstRowFirstColumn="0" w:firstRowLastColumn="0" w:lastRowFirstColumn="0" w:lastRowLastColumn="0"/>
            </w:pPr>
            <w:r>
              <w:t>SIB1 (</w:t>
            </w:r>
            <w:r w:rsidR="00E93246">
              <w:t xml:space="preserve">cell barred, intra-freq reselection allowed, </w:t>
            </w:r>
            <w:r>
              <w:t>QRxLevMin</w:t>
            </w:r>
            <w:r w:rsidR="00E93246">
              <w:t xml:space="preserve"> &amp; </w:t>
            </w:r>
            <w:r>
              <w:t>offset)</w:t>
            </w:r>
          </w:p>
        </w:tc>
        <w:tc>
          <w:tcPr>
            <w:tcW w:w="2404" w:type="dxa"/>
          </w:tcPr>
          <w:p w14:paraId="1977D6BC" w14:textId="07FF9684" w:rsidR="004C34D2" w:rsidRDefault="004C34D2" w:rsidP="003B493F">
            <w:pPr>
              <w:jc w:val="left"/>
              <w:cnfStyle w:val="000000100000" w:firstRow="0" w:lastRow="0" w:firstColumn="0" w:lastColumn="0" w:oddVBand="0" w:evenVBand="0" w:oddHBand="1" w:evenHBand="0" w:firstRowFirstColumn="0" w:firstRowLastColumn="0" w:lastRowFirstColumn="0" w:lastRowLastColumn="0"/>
            </w:pPr>
            <w:r>
              <w:t>NR-SIB1</w:t>
            </w:r>
          </w:p>
        </w:tc>
      </w:tr>
      <w:tr w:rsidR="004C34D2" w14:paraId="4F28ED12" w14:textId="77777777" w:rsidTr="004C34D2">
        <w:tc>
          <w:tcPr>
            <w:cnfStyle w:val="001000000000" w:firstRow="0" w:lastRow="0" w:firstColumn="1" w:lastColumn="0" w:oddVBand="0" w:evenVBand="0" w:oddHBand="0" w:evenHBand="0" w:firstRowFirstColumn="0" w:firstRowLastColumn="0" w:lastRowFirstColumn="0" w:lastRowLastColumn="0"/>
            <w:tcW w:w="3397" w:type="dxa"/>
          </w:tcPr>
          <w:p w14:paraId="2BBA7E8A" w14:textId="469219DE" w:rsidR="004C34D2" w:rsidRPr="009E3600" w:rsidRDefault="004C34D2" w:rsidP="003B493F">
            <w:pPr>
              <w:jc w:val="left"/>
              <w:rPr>
                <w:b w:val="0"/>
              </w:rPr>
            </w:pPr>
            <w:r w:rsidRPr="009E3600">
              <w:rPr>
                <w:b w:val="0"/>
              </w:rPr>
              <w:t>Parameters for requesting other SI</w:t>
            </w:r>
          </w:p>
        </w:tc>
        <w:tc>
          <w:tcPr>
            <w:tcW w:w="3828" w:type="dxa"/>
          </w:tcPr>
          <w:p w14:paraId="2C953792" w14:textId="20245D7D" w:rsidR="004C34D2" w:rsidRDefault="004C34D2" w:rsidP="003B493F">
            <w:pPr>
              <w:jc w:val="left"/>
              <w:cnfStyle w:val="000000000000" w:firstRow="0" w:lastRow="0" w:firstColumn="0" w:lastColumn="0" w:oddVBand="0" w:evenVBand="0" w:oddHBand="0" w:evenHBand="0" w:firstRowFirstColumn="0" w:firstRowLastColumn="0" w:lastRowFirstColumn="0" w:lastRowLastColumn="0"/>
            </w:pPr>
            <w:r>
              <w:t>N/A</w:t>
            </w:r>
          </w:p>
        </w:tc>
        <w:tc>
          <w:tcPr>
            <w:tcW w:w="2404" w:type="dxa"/>
          </w:tcPr>
          <w:p w14:paraId="7381A1CB" w14:textId="7877AE94" w:rsidR="004C34D2" w:rsidRDefault="004C34D2" w:rsidP="003B493F">
            <w:pPr>
              <w:jc w:val="left"/>
              <w:cnfStyle w:val="000000000000" w:firstRow="0" w:lastRow="0" w:firstColumn="0" w:lastColumn="0" w:oddVBand="0" w:evenVBand="0" w:oddHBand="0" w:evenHBand="0" w:firstRowFirstColumn="0" w:firstRowLastColumn="0" w:lastRowFirstColumn="0" w:lastRowLastColumn="0"/>
            </w:pPr>
            <w:r>
              <w:t>NR-SIB1</w:t>
            </w:r>
          </w:p>
        </w:tc>
      </w:tr>
      <w:tr w:rsidR="0072551B" w14:paraId="53F4292E"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DCA01A1" w14:textId="48059FAE" w:rsidR="0072551B" w:rsidRPr="009E3600" w:rsidRDefault="0072551B" w:rsidP="003B493F">
            <w:pPr>
              <w:jc w:val="left"/>
              <w:rPr>
                <w:b w:val="0"/>
              </w:rPr>
            </w:pPr>
            <w:r w:rsidRPr="009E3600">
              <w:rPr>
                <w:b w:val="0"/>
              </w:rPr>
              <w:lastRenderedPageBreak/>
              <w:t>RACH configuration</w:t>
            </w:r>
          </w:p>
        </w:tc>
        <w:tc>
          <w:tcPr>
            <w:tcW w:w="3828" w:type="dxa"/>
          </w:tcPr>
          <w:p w14:paraId="49AD705A" w14:textId="0059052B" w:rsidR="0072551B" w:rsidRDefault="0072551B" w:rsidP="003B493F">
            <w:pPr>
              <w:jc w:val="left"/>
              <w:cnfStyle w:val="000000100000" w:firstRow="0" w:lastRow="0" w:firstColumn="0" w:lastColumn="0" w:oddVBand="0" w:evenVBand="0" w:oddHBand="1" w:evenHBand="0" w:firstRowFirstColumn="0" w:firstRowLastColumn="0" w:lastRowFirstColumn="0" w:lastRowLastColumn="0"/>
            </w:pPr>
            <w:r>
              <w:t>SIB2 (as part of Radio</w:t>
            </w:r>
            <w:r w:rsidR="003B493F">
              <w:t xml:space="preserve"> </w:t>
            </w:r>
            <w:r>
              <w:t>Resource</w:t>
            </w:r>
            <w:r w:rsidR="003B493F">
              <w:t xml:space="preserve"> </w:t>
            </w:r>
            <w:r>
              <w:t>Config</w:t>
            </w:r>
            <w:r w:rsidR="003B493F">
              <w:t xml:space="preserve"> </w:t>
            </w:r>
            <w:r>
              <w:t>Common</w:t>
            </w:r>
            <w:r w:rsidR="003B493F">
              <w:t xml:space="preserve"> </w:t>
            </w:r>
            <w:r>
              <w:t>SIB)</w:t>
            </w:r>
            <w:r w:rsidR="00115642">
              <w:t>. Note that the RACH configuration is not sufficient to access the cell, and is only singled out here due to specific RAN2 agreement.</w:t>
            </w:r>
          </w:p>
        </w:tc>
        <w:tc>
          <w:tcPr>
            <w:tcW w:w="2404" w:type="dxa"/>
          </w:tcPr>
          <w:p w14:paraId="1DBC1812" w14:textId="53966214" w:rsidR="0072551B" w:rsidRDefault="004C34D2" w:rsidP="003B493F">
            <w:pPr>
              <w:jc w:val="left"/>
              <w:cnfStyle w:val="000000100000" w:firstRow="0" w:lastRow="0" w:firstColumn="0" w:lastColumn="0" w:oddVBand="0" w:evenVBand="0" w:oddHBand="1" w:evenHBand="0" w:firstRowFirstColumn="0" w:firstRowLastColumn="0" w:lastRowFirstColumn="0" w:lastRowLastColumn="0"/>
            </w:pPr>
            <w:r>
              <w:t>NR-</w:t>
            </w:r>
            <w:r w:rsidR="0072551B">
              <w:t>SIB1</w:t>
            </w:r>
          </w:p>
        </w:tc>
      </w:tr>
      <w:tr w:rsidR="0072551B" w14:paraId="737B5D12" w14:textId="77777777" w:rsidTr="004C34D2">
        <w:tc>
          <w:tcPr>
            <w:cnfStyle w:val="001000000000" w:firstRow="0" w:lastRow="0" w:firstColumn="1" w:lastColumn="0" w:oddVBand="0" w:evenVBand="0" w:oddHBand="0" w:evenHBand="0" w:firstRowFirstColumn="0" w:firstRowLastColumn="0" w:lastRowFirstColumn="0" w:lastRowLastColumn="0"/>
            <w:tcW w:w="3397" w:type="dxa"/>
          </w:tcPr>
          <w:p w14:paraId="6C8DED91" w14:textId="68C262A1" w:rsidR="0072551B" w:rsidRPr="009E3600" w:rsidRDefault="003B493F" w:rsidP="003B493F">
            <w:pPr>
              <w:jc w:val="left"/>
              <w:rPr>
                <w:b w:val="0"/>
              </w:rPr>
            </w:pPr>
            <w:r w:rsidRPr="009E3600">
              <w:rPr>
                <w:b w:val="0"/>
              </w:rPr>
              <w:t>S</w:t>
            </w:r>
            <w:r w:rsidR="0072551B" w:rsidRPr="009E3600">
              <w:rPr>
                <w:b w:val="0"/>
              </w:rPr>
              <w:t>cheduling info</w:t>
            </w:r>
            <w:r w:rsidRPr="009E3600">
              <w:rPr>
                <w:b w:val="0"/>
              </w:rPr>
              <w:t>rmation for other SI</w:t>
            </w:r>
            <w:r w:rsidRPr="009E3600">
              <w:rPr>
                <w:b w:val="0"/>
              </w:rPr>
              <w:br/>
            </w:r>
            <w:r w:rsidR="0072551B" w:rsidRPr="009E3600">
              <w:rPr>
                <w:b w:val="0"/>
              </w:rPr>
              <w:t>o</w:t>
            </w:r>
            <w:r w:rsidR="0072551B" w:rsidRPr="009E3600">
              <w:rPr>
                <w:b w:val="0"/>
              </w:rPr>
              <w:tab/>
              <w:t>SIB type</w:t>
            </w:r>
          </w:p>
          <w:p w14:paraId="1BDFB2D6" w14:textId="77AD9971" w:rsidR="0072551B" w:rsidRPr="009E3600" w:rsidRDefault="0072551B" w:rsidP="003B493F">
            <w:pPr>
              <w:jc w:val="left"/>
              <w:rPr>
                <w:b w:val="0"/>
              </w:rPr>
            </w:pPr>
            <w:r w:rsidRPr="009E3600">
              <w:rPr>
                <w:b w:val="0"/>
              </w:rPr>
              <w:t>o</w:t>
            </w:r>
            <w:r w:rsidRPr="009E3600">
              <w:rPr>
                <w:b w:val="0"/>
              </w:rPr>
              <w:tab/>
              <w:t xml:space="preserve">Validity information </w:t>
            </w:r>
            <w:r w:rsidR="004C34D2" w:rsidRPr="009E3600">
              <w:rPr>
                <w:b w:val="0"/>
              </w:rPr>
              <w:br/>
            </w:r>
          </w:p>
          <w:p w14:paraId="6FDC8997" w14:textId="431940DA" w:rsidR="0072551B" w:rsidRPr="009E3600" w:rsidRDefault="0072551B" w:rsidP="003B493F">
            <w:pPr>
              <w:jc w:val="left"/>
              <w:rPr>
                <w:b w:val="0"/>
              </w:rPr>
            </w:pPr>
            <w:r w:rsidRPr="009E3600">
              <w:rPr>
                <w:b w:val="0"/>
              </w:rPr>
              <w:t>o</w:t>
            </w:r>
            <w:r w:rsidRPr="009E3600">
              <w:rPr>
                <w:b w:val="0"/>
              </w:rPr>
              <w:tab/>
              <w:t xml:space="preserve">SI periodicity </w:t>
            </w:r>
          </w:p>
          <w:p w14:paraId="733B38E8" w14:textId="18BD4FA9" w:rsidR="0072551B" w:rsidRPr="009E3600" w:rsidRDefault="0072551B" w:rsidP="003B493F">
            <w:pPr>
              <w:jc w:val="left"/>
              <w:rPr>
                <w:b w:val="0"/>
              </w:rPr>
            </w:pPr>
            <w:r w:rsidRPr="009E3600">
              <w:rPr>
                <w:b w:val="0"/>
              </w:rPr>
              <w:t>o</w:t>
            </w:r>
            <w:r w:rsidRPr="009E3600">
              <w:rPr>
                <w:b w:val="0"/>
              </w:rPr>
              <w:tab/>
              <w:t xml:space="preserve">SI-window information </w:t>
            </w:r>
          </w:p>
        </w:tc>
        <w:tc>
          <w:tcPr>
            <w:tcW w:w="3828" w:type="dxa"/>
          </w:tcPr>
          <w:p w14:paraId="0C623CD8" w14:textId="39BCC94C" w:rsidR="0072551B" w:rsidRDefault="0072551B" w:rsidP="003B493F">
            <w:pPr>
              <w:jc w:val="left"/>
              <w:cnfStyle w:val="000000000000" w:firstRow="0" w:lastRow="0" w:firstColumn="0" w:lastColumn="0" w:oddVBand="0" w:evenVBand="0" w:oddHBand="0" w:evenHBand="0" w:firstRowFirstColumn="0" w:firstRowLastColumn="0" w:lastRowFirstColumn="0" w:lastRowLastColumn="0"/>
            </w:pPr>
            <w:r>
              <w:t xml:space="preserve"> </w:t>
            </w:r>
            <w:r>
              <w:br/>
              <w:t>SIB1</w:t>
            </w:r>
          </w:p>
          <w:p w14:paraId="2FC4EBCF" w14:textId="2014FB50" w:rsidR="0072551B" w:rsidRDefault="0072551B" w:rsidP="003B493F">
            <w:pPr>
              <w:jc w:val="left"/>
              <w:cnfStyle w:val="000000000000" w:firstRow="0" w:lastRow="0" w:firstColumn="0" w:lastColumn="0" w:oddVBand="0" w:evenVBand="0" w:oddHBand="0" w:evenHBand="0" w:firstRowFirstColumn="0" w:firstRowLastColumn="0" w:lastRowFirstColumn="0" w:lastRowLastColumn="0"/>
            </w:pPr>
            <w:r>
              <w:t>S</w:t>
            </w:r>
            <w:r w:rsidR="00EF1B17">
              <w:t>IB1 (valueTag</w:t>
            </w:r>
            <w:r w:rsidR="004C34D2">
              <w:t>/list of valueTags for eMTC</w:t>
            </w:r>
            <w:r w:rsidR="00EF1B17">
              <w:t>)</w:t>
            </w:r>
          </w:p>
          <w:p w14:paraId="309726A9" w14:textId="5E7D79E3" w:rsidR="0072551B" w:rsidRDefault="0072551B" w:rsidP="003B493F">
            <w:pPr>
              <w:jc w:val="left"/>
              <w:cnfStyle w:val="000000000000" w:firstRow="0" w:lastRow="0" w:firstColumn="0" w:lastColumn="0" w:oddVBand="0" w:evenVBand="0" w:oddHBand="0" w:evenHBand="0" w:firstRowFirstColumn="0" w:firstRowLastColumn="0" w:lastRowFirstColumn="0" w:lastRowLastColumn="0"/>
            </w:pPr>
            <w:r>
              <w:t>SIB1</w:t>
            </w:r>
          </w:p>
          <w:p w14:paraId="42031FEE" w14:textId="68FD918F" w:rsidR="0072551B" w:rsidRDefault="0072551B" w:rsidP="003B493F">
            <w:pPr>
              <w:jc w:val="left"/>
              <w:cnfStyle w:val="000000000000" w:firstRow="0" w:lastRow="0" w:firstColumn="0" w:lastColumn="0" w:oddVBand="0" w:evenVBand="0" w:oddHBand="0" w:evenHBand="0" w:firstRowFirstColumn="0" w:firstRowLastColumn="0" w:lastRowFirstColumn="0" w:lastRowLastColumn="0"/>
            </w:pPr>
            <w:r>
              <w:t>SIB1</w:t>
            </w:r>
          </w:p>
        </w:tc>
        <w:tc>
          <w:tcPr>
            <w:tcW w:w="2404" w:type="dxa"/>
          </w:tcPr>
          <w:p w14:paraId="6F29E23F" w14:textId="7F5ED82B" w:rsidR="004C34D2" w:rsidRDefault="004C34D2" w:rsidP="003B493F">
            <w:pPr>
              <w:jc w:val="left"/>
              <w:cnfStyle w:val="000000000000" w:firstRow="0" w:lastRow="0" w:firstColumn="0" w:lastColumn="0" w:oddVBand="0" w:evenVBand="0" w:oddHBand="0" w:evenHBand="0" w:firstRowFirstColumn="0" w:firstRowLastColumn="0" w:lastRowFirstColumn="0" w:lastRowLastColumn="0"/>
            </w:pPr>
            <w:r>
              <w:br/>
              <w:t>NR-</w:t>
            </w:r>
            <w:r w:rsidR="0072551B">
              <w:t>SIB1</w:t>
            </w:r>
          </w:p>
          <w:p w14:paraId="00008E40" w14:textId="5F7EECFC" w:rsidR="004C34D2" w:rsidRDefault="004C34D2" w:rsidP="003B493F">
            <w:pPr>
              <w:jc w:val="left"/>
              <w:cnfStyle w:val="000000000000" w:firstRow="0" w:lastRow="0" w:firstColumn="0" w:lastColumn="0" w:oddVBand="0" w:evenVBand="0" w:oddHBand="0" w:evenHBand="0" w:firstRowFirstColumn="0" w:firstRowLastColumn="0" w:lastRowFirstColumn="0" w:lastRowLastColumn="0"/>
            </w:pPr>
            <w:r>
              <w:t>NR-SIB1 (list of valueTags)</w:t>
            </w:r>
          </w:p>
          <w:p w14:paraId="77F0E151" w14:textId="2144E96B" w:rsidR="004C34D2" w:rsidRDefault="004C34D2" w:rsidP="003B493F">
            <w:pPr>
              <w:jc w:val="left"/>
              <w:cnfStyle w:val="000000000000" w:firstRow="0" w:lastRow="0" w:firstColumn="0" w:lastColumn="0" w:oddVBand="0" w:evenVBand="0" w:oddHBand="0" w:evenHBand="0" w:firstRowFirstColumn="0" w:firstRowLastColumn="0" w:lastRowFirstColumn="0" w:lastRowLastColumn="0"/>
            </w:pPr>
            <w:r>
              <w:t>NR-SIB1</w:t>
            </w:r>
          </w:p>
          <w:p w14:paraId="0CECCCD9" w14:textId="551D2362" w:rsidR="0072551B" w:rsidRDefault="004C34D2" w:rsidP="003B493F">
            <w:pPr>
              <w:jc w:val="left"/>
              <w:cnfStyle w:val="000000000000" w:firstRow="0" w:lastRow="0" w:firstColumn="0" w:lastColumn="0" w:oddVBand="0" w:evenVBand="0" w:oddHBand="0" w:evenHBand="0" w:firstRowFirstColumn="0" w:firstRowLastColumn="0" w:lastRowFirstColumn="0" w:lastRowLastColumn="0"/>
            </w:pPr>
            <w:r>
              <w:t>NR-SIB1</w:t>
            </w:r>
          </w:p>
        </w:tc>
      </w:tr>
      <w:tr w:rsidR="00FF51CE" w14:paraId="1BB548D2"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CE116FB" w14:textId="24BF3E17" w:rsidR="00FF51CE" w:rsidRPr="009E3600" w:rsidRDefault="003B493F" w:rsidP="003B493F">
            <w:pPr>
              <w:jc w:val="left"/>
              <w:rPr>
                <w:b w:val="0"/>
              </w:rPr>
            </w:pPr>
            <w:r w:rsidRPr="009E3600">
              <w:rPr>
                <w:b w:val="0"/>
              </w:rPr>
              <w:t>Periodically broadcasted indication</w:t>
            </w:r>
          </w:p>
        </w:tc>
        <w:tc>
          <w:tcPr>
            <w:tcW w:w="3828" w:type="dxa"/>
          </w:tcPr>
          <w:p w14:paraId="423B70C0" w14:textId="09298B6B" w:rsidR="00FF51CE" w:rsidRDefault="003B493F" w:rsidP="003B493F">
            <w:pPr>
              <w:jc w:val="left"/>
              <w:cnfStyle w:val="000000100000" w:firstRow="0" w:lastRow="0" w:firstColumn="0" w:lastColumn="0" w:oddVBand="0" w:evenVBand="0" w:oddHBand="1" w:evenHBand="0" w:firstRowFirstColumn="0" w:firstRowLastColumn="0" w:lastRowFirstColumn="0" w:lastRowLastColumn="0"/>
            </w:pPr>
            <w:r>
              <w:t>N/A</w:t>
            </w:r>
          </w:p>
        </w:tc>
        <w:tc>
          <w:tcPr>
            <w:tcW w:w="2404" w:type="dxa"/>
          </w:tcPr>
          <w:p w14:paraId="7D616038" w14:textId="795CDB59" w:rsidR="00FF51CE" w:rsidRDefault="004C34D2" w:rsidP="003B493F">
            <w:pPr>
              <w:jc w:val="left"/>
              <w:cnfStyle w:val="000000100000" w:firstRow="0" w:lastRow="0" w:firstColumn="0" w:lastColumn="0" w:oddVBand="0" w:evenVBand="0" w:oddHBand="1" w:evenHBand="0" w:firstRowFirstColumn="0" w:firstRowLastColumn="0" w:lastRowFirstColumn="0" w:lastRowLastColumn="0"/>
            </w:pPr>
            <w:r>
              <w:t>NR-</w:t>
            </w:r>
            <w:r w:rsidR="003B493F">
              <w:t>SIB1</w:t>
            </w:r>
          </w:p>
        </w:tc>
      </w:tr>
    </w:tbl>
    <w:p w14:paraId="47D32265" w14:textId="376F39D5" w:rsidR="00531EA2" w:rsidRDefault="0023709B" w:rsidP="007C41B0">
      <w:r>
        <w:t xml:space="preserve">Note that the </w:t>
      </w:r>
      <w:r w:rsidRPr="0023709B">
        <w:t>Index/identifier to avoid re-acquisition</w:t>
      </w:r>
      <w:r>
        <w:t xml:space="preserve"> is not included in the table since it is addressed by the </w:t>
      </w:r>
      <w:r>
        <w:t>system information value tag</w:t>
      </w:r>
      <w:r>
        <w:t xml:space="preserve">, </w:t>
      </w:r>
      <w:r w:rsidR="00FC42A9">
        <w:t xml:space="preserve">which is proposed in </w:t>
      </w:r>
      <w:r w:rsidR="00FC42A9">
        <w:fldChar w:fldCharType="begin"/>
      </w:r>
      <w:r w:rsidR="00FC42A9">
        <w:instrText xml:space="preserve"> REF _Ref478160389 \r \h </w:instrText>
      </w:r>
      <w:r w:rsidR="00FC42A9">
        <w:fldChar w:fldCharType="separate"/>
      </w:r>
      <w:r w:rsidR="00FC42A9">
        <w:t>[2]</w:t>
      </w:r>
      <w:r w:rsidR="00FC42A9">
        <w:fldChar w:fldCharType="end"/>
      </w:r>
      <w:r w:rsidR="00FC42A9">
        <w:t xml:space="preserve"> to be </w:t>
      </w:r>
      <w:r>
        <w:t>included in the NR-MIB.</w:t>
      </w:r>
    </w:p>
    <w:p w14:paraId="1A06417D" w14:textId="264F2091" w:rsidR="0003476A" w:rsidRDefault="0003476A" w:rsidP="007C41B0">
      <w:r>
        <w:t xml:space="preserve">We have also listed the LTE SIB1 and SIB2 contents in Table </w:t>
      </w:r>
      <w:r w:rsidR="003B50FE">
        <w:t>2</w:t>
      </w:r>
      <w:r w:rsidR="00115642">
        <w:t>, and proposed a suitable NR SIB for them.</w:t>
      </w:r>
      <w:r w:rsidR="00B42186">
        <w:t xml:space="preserve"> Basically we propose that the NR-SIB1 contains information from LTE SIB1 and SIB2 needed for initial access</w:t>
      </w:r>
      <w:r w:rsidR="009E3600">
        <w:t>. See text below the table for justification of the placement.</w:t>
      </w:r>
    </w:p>
    <w:p w14:paraId="2C22FF1E" w14:textId="1B925E5B" w:rsidR="00B42186" w:rsidRDefault="00B42186" w:rsidP="00B42186">
      <w:pPr>
        <w:pStyle w:val="Proposal"/>
      </w:pPr>
      <w:bookmarkStart w:id="60" w:name="_Toc478132532"/>
      <w:bookmarkStart w:id="61" w:name="_Toc478129867"/>
      <w:bookmarkStart w:id="62" w:name="_Toc478133409"/>
      <w:bookmarkStart w:id="63" w:name="_Toc478134840"/>
      <w:bookmarkStart w:id="64" w:name="_Toc478135671"/>
      <w:bookmarkStart w:id="65" w:name="_Toc478133531"/>
      <w:bookmarkStart w:id="66" w:name="_Toc478157698"/>
      <w:bookmarkStart w:id="67" w:name="_Toc478160625"/>
      <w:r>
        <w:t>Base-line NR-SIB1 contains information from LTE SIB1 and SIB2 needed for initial access</w:t>
      </w:r>
      <w:bookmarkEnd w:id="60"/>
      <w:r>
        <w:t>.</w:t>
      </w:r>
      <w:bookmarkEnd w:id="61"/>
      <w:bookmarkEnd w:id="62"/>
      <w:bookmarkEnd w:id="63"/>
      <w:bookmarkEnd w:id="64"/>
      <w:bookmarkEnd w:id="65"/>
      <w:bookmarkEnd w:id="66"/>
      <w:bookmarkEnd w:id="67"/>
    </w:p>
    <w:p w14:paraId="6096070F" w14:textId="77777777" w:rsidR="00B42186" w:rsidRDefault="00B42186" w:rsidP="007C41B0"/>
    <w:p w14:paraId="536D20BC" w14:textId="6C71B0FE" w:rsidR="0003476A" w:rsidRPr="00365F29" w:rsidRDefault="0003476A" w:rsidP="0003476A">
      <w:pPr>
        <w:jc w:val="center"/>
        <w:rPr>
          <w:b/>
        </w:rPr>
      </w:pPr>
      <w:r w:rsidRPr="00522561">
        <w:rPr>
          <w:b/>
        </w:rPr>
        <w:t xml:space="preserve">Table </w:t>
      </w:r>
      <w:r w:rsidR="003B50FE" w:rsidRPr="00522561">
        <w:rPr>
          <w:b/>
        </w:rPr>
        <w:t>2</w:t>
      </w:r>
      <w:r w:rsidRPr="00365F29">
        <w:rPr>
          <w:b/>
        </w:rPr>
        <w:t xml:space="preserve">: </w:t>
      </w:r>
      <w:r>
        <w:rPr>
          <w:b/>
        </w:rPr>
        <w:t>LTE SIB1 and SIB2 contents.</w:t>
      </w:r>
    </w:p>
    <w:tbl>
      <w:tblPr>
        <w:tblStyle w:val="GridTable4"/>
        <w:tblW w:w="9855" w:type="dxa"/>
        <w:tblLook w:val="04A0" w:firstRow="1" w:lastRow="0" w:firstColumn="1" w:lastColumn="0" w:noHBand="0" w:noVBand="1"/>
      </w:tblPr>
      <w:tblGrid>
        <w:gridCol w:w="2521"/>
        <w:gridCol w:w="4163"/>
        <w:gridCol w:w="3171"/>
      </w:tblGrid>
      <w:tr w:rsidR="00115642" w14:paraId="73C4D303" w14:textId="6084A730" w:rsidTr="00FC42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1C8DAA7C" w14:textId="7B542957" w:rsidR="00115642" w:rsidRPr="00C91E0E" w:rsidRDefault="00115642" w:rsidP="0003476A">
            <w:pPr>
              <w:jc w:val="left"/>
            </w:pPr>
            <w:r w:rsidRPr="00C91E0E">
              <w:t>SIB1</w:t>
            </w:r>
          </w:p>
        </w:tc>
        <w:tc>
          <w:tcPr>
            <w:tcW w:w="4165" w:type="dxa"/>
          </w:tcPr>
          <w:p w14:paraId="01D216E4" w14:textId="77777777" w:rsidR="00115642" w:rsidRPr="00C91E0E" w:rsidRDefault="00115642" w:rsidP="0003476A">
            <w:pPr>
              <w:jc w:val="left"/>
              <w:cnfStyle w:val="100000000000" w:firstRow="1" w:lastRow="0" w:firstColumn="0" w:lastColumn="0" w:oddVBand="0" w:evenVBand="0" w:oddHBand="0" w:evenHBand="0" w:firstRowFirstColumn="0" w:firstRowLastColumn="0" w:lastRowFirstColumn="0" w:lastRowLastColumn="0"/>
            </w:pPr>
            <w:r w:rsidRPr="00C91E0E">
              <w:t>Comment</w:t>
            </w:r>
          </w:p>
        </w:tc>
        <w:tc>
          <w:tcPr>
            <w:tcW w:w="3172" w:type="dxa"/>
          </w:tcPr>
          <w:p w14:paraId="5C0ED3A6" w14:textId="7609759D" w:rsidR="00115642" w:rsidRPr="00C91E0E" w:rsidRDefault="00115642" w:rsidP="0003476A">
            <w:pPr>
              <w:jc w:val="left"/>
              <w:cnfStyle w:val="100000000000" w:firstRow="1" w:lastRow="0" w:firstColumn="0" w:lastColumn="0" w:oddVBand="0" w:evenVBand="0" w:oddHBand="0" w:evenHBand="0" w:firstRowFirstColumn="0" w:firstRowLastColumn="0" w:lastRowFirstColumn="0" w:lastRowLastColumn="0"/>
            </w:pPr>
            <w:r w:rsidRPr="00C91E0E">
              <w:t>NR location</w:t>
            </w:r>
          </w:p>
        </w:tc>
      </w:tr>
      <w:tr w:rsidR="00115642" w14:paraId="0BEAF827" w14:textId="3E3E1279" w:rsidTr="00FC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9E1FC33" w14:textId="77632445" w:rsidR="00115642" w:rsidRPr="002A3581" w:rsidRDefault="00115642" w:rsidP="0003476A">
            <w:pPr>
              <w:pStyle w:val="PL"/>
              <w:shd w:val="clear" w:color="auto" w:fill="E6E6E6"/>
              <w:rPr>
                <w:b w:val="0"/>
              </w:rPr>
            </w:pPr>
            <w:r w:rsidRPr="002A3581">
              <w:rPr>
                <w:b w:val="0"/>
              </w:rPr>
              <w:t>plmn-IdentityList</w:t>
            </w:r>
            <w:r w:rsidRPr="002A3581">
              <w:rPr>
                <w:b w:val="0"/>
              </w:rPr>
              <w:tab/>
            </w:r>
            <w:r w:rsidRPr="002A3581">
              <w:rPr>
                <w:b w:val="0"/>
              </w:rPr>
              <w:tab/>
            </w:r>
            <w:r w:rsidRPr="002A3581">
              <w:rPr>
                <w:b w:val="0"/>
              </w:rPr>
              <w:tab/>
            </w:r>
            <w:r w:rsidRPr="002A3581">
              <w:rPr>
                <w:b w:val="0"/>
              </w:rPr>
              <w:tab/>
            </w:r>
          </w:p>
          <w:p w14:paraId="60DFFE0B" w14:textId="4FB439F7" w:rsidR="00115642" w:rsidRPr="002A3581" w:rsidRDefault="00115642" w:rsidP="0003476A">
            <w:pPr>
              <w:jc w:val="left"/>
              <w:rPr>
                <w:b w:val="0"/>
              </w:rPr>
            </w:pPr>
          </w:p>
        </w:tc>
        <w:tc>
          <w:tcPr>
            <w:tcW w:w="4165" w:type="dxa"/>
          </w:tcPr>
          <w:p w14:paraId="0C21E8C1" w14:textId="764F6B43"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r>
              <w:t>Including a per PLMN indication of a cell reserved for operator use.</w:t>
            </w:r>
          </w:p>
        </w:tc>
        <w:tc>
          <w:tcPr>
            <w:tcW w:w="3172" w:type="dxa"/>
          </w:tcPr>
          <w:p w14:paraId="6E57784E" w14:textId="1FA6C276"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r>
              <w:t>NR-SIB1</w:t>
            </w:r>
          </w:p>
        </w:tc>
      </w:tr>
      <w:tr w:rsidR="00115642" w14:paraId="6507F65C" w14:textId="63EB93D3" w:rsidTr="00FC42A9">
        <w:tc>
          <w:tcPr>
            <w:cnfStyle w:val="001000000000" w:firstRow="0" w:lastRow="0" w:firstColumn="1" w:lastColumn="0" w:oddVBand="0" w:evenVBand="0" w:oddHBand="0" w:evenHBand="0" w:firstRowFirstColumn="0" w:firstRowLastColumn="0" w:lastRowFirstColumn="0" w:lastRowLastColumn="0"/>
            <w:tcW w:w="2518" w:type="dxa"/>
          </w:tcPr>
          <w:p w14:paraId="503EA0F2" w14:textId="3AD80089" w:rsidR="00115642" w:rsidRPr="002A3581" w:rsidRDefault="00115642" w:rsidP="0003476A">
            <w:pPr>
              <w:pStyle w:val="PL"/>
              <w:shd w:val="clear" w:color="auto" w:fill="E6E6E6"/>
              <w:rPr>
                <w:b w:val="0"/>
              </w:rPr>
            </w:pPr>
            <w:r w:rsidRPr="002A3581">
              <w:rPr>
                <w:b w:val="0"/>
              </w:rPr>
              <w:t>trackingAreaCode</w:t>
            </w:r>
            <w:r w:rsidRPr="002A3581">
              <w:rPr>
                <w:b w:val="0"/>
              </w:rPr>
              <w:tab/>
            </w:r>
            <w:r w:rsidRPr="002A3581">
              <w:rPr>
                <w:b w:val="0"/>
              </w:rPr>
              <w:tab/>
            </w:r>
          </w:p>
        </w:tc>
        <w:tc>
          <w:tcPr>
            <w:tcW w:w="4165" w:type="dxa"/>
          </w:tcPr>
          <w:p w14:paraId="0DB14746" w14:textId="1640E6AA" w:rsidR="00115642" w:rsidRDefault="00115642" w:rsidP="0003476A">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5F93039B" w14:textId="4C4D62FA" w:rsidR="00115642" w:rsidRDefault="00115642" w:rsidP="0003476A">
            <w:pPr>
              <w:jc w:val="left"/>
              <w:cnfStyle w:val="000000000000" w:firstRow="0" w:lastRow="0" w:firstColumn="0" w:lastColumn="0" w:oddVBand="0" w:evenVBand="0" w:oddHBand="0" w:evenHBand="0" w:firstRowFirstColumn="0" w:firstRowLastColumn="0" w:lastRowFirstColumn="0" w:lastRowLastColumn="0"/>
            </w:pPr>
            <w:r>
              <w:t>NR-SIB1</w:t>
            </w:r>
          </w:p>
        </w:tc>
      </w:tr>
      <w:tr w:rsidR="00115642" w14:paraId="184B3834" w14:textId="452F0ACB" w:rsidTr="00FC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D830E85" w14:textId="758A5F55" w:rsidR="00115642" w:rsidRPr="002A3581" w:rsidRDefault="00115642" w:rsidP="00E06606">
            <w:pPr>
              <w:pStyle w:val="PL"/>
              <w:shd w:val="clear" w:color="auto" w:fill="E6E6E6"/>
              <w:rPr>
                <w:b w:val="0"/>
              </w:rPr>
            </w:pPr>
            <w:r w:rsidRPr="002A3581">
              <w:rPr>
                <w:b w:val="0"/>
              </w:rPr>
              <w:t>cellIdentity</w:t>
            </w:r>
            <w:r w:rsidRPr="002A3581">
              <w:rPr>
                <w:b w:val="0"/>
              </w:rPr>
              <w:tab/>
            </w:r>
            <w:r w:rsidRPr="002A3581">
              <w:rPr>
                <w:b w:val="0"/>
              </w:rPr>
              <w:tab/>
            </w:r>
          </w:p>
        </w:tc>
        <w:tc>
          <w:tcPr>
            <w:tcW w:w="4165" w:type="dxa"/>
          </w:tcPr>
          <w:p w14:paraId="27D1021F" w14:textId="77777777"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38BDF66C" w14:textId="0AE93B55"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r>
              <w:t>NR-SIB1 (already agreed</w:t>
            </w:r>
            <w:r w:rsidR="00B42186">
              <w:t xml:space="preserve"> to be part of minimum SI</w:t>
            </w:r>
            <w:r>
              <w:t>)</w:t>
            </w:r>
          </w:p>
        </w:tc>
      </w:tr>
      <w:tr w:rsidR="00115642" w14:paraId="351BE6AD" w14:textId="4477F9AD" w:rsidTr="00FC42A9">
        <w:tc>
          <w:tcPr>
            <w:cnfStyle w:val="001000000000" w:firstRow="0" w:lastRow="0" w:firstColumn="1" w:lastColumn="0" w:oddVBand="0" w:evenVBand="0" w:oddHBand="0" w:evenHBand="0" w:firstRowFirstColumn="0" w:firstRowLastColumn="0" w:lastRowFirstColumn="0" w:lastRowLastColumn="0"/>
            <w:tcW w:w="2518" w:type="dxa"/>
          </w:tcPr>
          <w:p w14:paraId="18B7EDAC" w14:textId="1DFBFF8A" w:rsidR="00115642" w:rsidRPr="002A3581" w:rsidRDefault="00115642" w:rsidP="00E06606">
            <w:pPr>
              <w:pStyle w:val="PL"/>
              <w:shd w:val="clear" w:color="auto" w:fill="E6E6E6"/>
              <w:rPr>
                <w:b w:val="0"/>
              </w:rPr>
            </w:pPr>
            <w:r w:rsidRPr="002A3581">
              <w:rPr>
                <w:b w:val="0"/>
              </w:rPr>
              <w:t>cellBarred</w:t>
            </w:r>
            <w:r w:rsidRPr="002A3581">
              <w:rPr>
                <w:b w:val="0"/>
              </w:rPr>
              <w:tab/>
            </w:r>
            <w:r w:rsidRPr="002A3581">
              <w:rPr>
                <w:b w:val="0"/>
              </w:rPr>
              <w:tab/>
            </w:r>
            <w:r w:rsidRPr="002A3581">
              <w:rPr>
                <w:b w:val="0"/>
              </w:rPr>
              <w:tab/>
            </w:r>
          </w:p>
        </w:tc>
        <w:tc>
          <w:tcPr>
            <w:tcW w:w="4165" w:type="dxa"/>
          </w:tcPr>
          <w:p w14:paraId="63259D99" w14:textId="52DDD801" w:rsidR="00115642" w:rsidRDefault="00115642" w:rsidP="0003476A">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49B24D38" w14:textId="079E89D8" w:rsidR="00115642" w:rsidRDefault="00B42186" w:rsidP="0003476A">
            <w:pPr>
              <w:jc w:val="left"/>
              <w:cnfStyle w:val="000000000000" w:firstRow="0" w:lastRow="0" w:firstColumn="0" w:lastColumn="0" w:oddVBand="0" w:evenVBand="0" w:oddHBand="0" w:evenHBand="0" w:firstRowFirstColumn="0" w:firstRowLastColumn="0" w:lastRowFirstColumn="0" w:lastRowLastColumn="0"/>
            </w:pPr>
            <w:r>
              <w:t>NR-SIB1 (already agreed to be part of minimum SI)</w:t>
            </w:r>
          </w:p>
        </w:tc>
      </w:tr>
      <w:tr w:rsidR="00115642" w14:paraId="4719B9EE" w14:textId="7B1B357B" w:rsidTr="00FC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A6D4A80" w14:textId="45318E6E" w:rsidR="00115642" w:rsidRPr="002A3581" w:rsidRDefault="00115642" w:rsidP="00E06606">
            <w:pPr>
              <w:pStyle w:val="PL"/>
              <w:shd w:val="clear" w:color="auto" w:fill="E6E6E6"/>
              <w:rPr>
                <w:b w:val="0"/>
              </w:rPr>
            </w:pPr>
            <w:r w:rsidRPr="002A3581">
              <w:rPr>
                <w:b w:val="0"/>
              </w:rPr>
              <w:t>intraFreqReselection</w:t>
            </w:r>
            <w:r w:rsidRPr="002A3581">
              <w:rPr>
                <w:b w:val="0"/>
              </w:rPr>
              <w:tab/>
            </w:r>
          </w:p>
        </w:tc>
        <w:tc>
          <w:tcPr>
            <w:tcW w:w="4165" w:type="dxa"/>
          </w:tcPr>
          <w:p w14:paraId="1DCFC733" w14:textId="4FC64A16"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r>
              <w:t>Indicating whether intra-frequency reselection is allowed in barred cells.</w:t>
            </w:r>
          </w:p>
        </w:tc>
        <w:tc>
          <w:tcPr>
            <w:tcW w:w="3172" w:type="dxa"/>
          </w:tcPr>
          <w:p w14:paraId="5DDFB5BB" w14:textId="49451D7C" w:rsidR="00115642" w:rsidRDefault="00B42186" w:rsidP="0003476A">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115642" w14:paraId="181110AB" w14:textId="7894DCBD" w:rsidTr="00FC42A9">
        <w:tc>
          <w:tcPr>
            <w:cnfStyle w:val="001000000000" w:firstRow="0" w:lastRow="0" w:firstColumn="1" w:lastColumn="0" w:oddVBand="0" w:evenVBand="0" w:oddHBand="0" w:evenHBand="0" w:firstRowFirstColumn="0" w:firstRowLastColumn="0" w:lastRowFirstColumn="0" w:lastRowLastColumn="0"/>
            <w:tcW w:w="2518" w:type="dxa"/>
          </w:tcPr>
          <w:p w14:paraId="78242705" w14:textId="5295953F" w:rsidR="00115642" w:rsidRPr="002A3581" w:rsidRDefault="00115642" w:rsidP="00E06606">
            <w:pPr>
              <w:jc w:val="left"/>
              <w:rPr>
                <w:b w:val="0"/>
              </w:rPr>
            </w:pPr>
            <w:r w:rsidRPr="002A3581">
              <w:rPr>
                <w:b w:val="0"/>
              </w:rPr>
              <w:t>CSG related information</w:t>
            </w:r>
          </w:p>
          <w:p w14:paraId="1742FEF7" w14:textId="77777777" w:rsidR="00115642" w:rsidRPr="002A3581" w:rsidRDefault="00115642" w:rsidP="00E06606">
            <w:pPr>
              <w:pStyle w:val="PL"/>
              <w:shd w:val="clear" w:color="auto" w:fill="E6E6E6"/>
              <w:rPr>
                <w:b w:val="0"/>
              </w:rPr>
            </w:pPr>
            <w:r w:rsidRPr="002A3581">
              <w:rPr>
                <w:b w:val="0"/>
              </w:rPr>
              <w:t>csg-Indication</w:t>
            </w:r>
            <w:r w:rsidRPr="002A3581">
              <w:rPr>
                <w:b w:val="0"/>
              </w:rPr>
              <w:tab/>
            </w:r>
            <w:r w:rsidRPr="002A3581">
              <w:rPr>
                <w:b w:val="0"/>
              </w:rPr>
              <w:tab/>
            </w:r>
            <w:r w:rsidRPr="002A3581">
              <w:rPr>
                <w:b w:val="0"/>
              </w:rPr>
              <w:tab/>
            </w:r>
          </w:p>
          <w:p w14:paraId="40FEC776" w14:textId="6FA13A35" w:rsidR="00115642" w:rsidRPr="002A3581" w:rsidRDefault="00115642" w:rsidP="00E06606">
            <w:pPr>
              <w:pStyle w:val="PL"/>
              <w:shd w:val="clear" w:color="auto" w:fill="E6E6E6"/>
              <w:rPr>
                <w:b w:val="0"/>
              </w:rPr>
            </w:pPr>
            <w:r w:rsidRPr="002A3581">
              <w:rPr>
                <w:b w:val="0"/>
              </w:rPr>
              <w:t>csg-Identity</w:t>
            </w:r>
            <w:r w:rsidRPr="002A3581">
              <w:rPr>
                <w:b w:val="0"/>
              </w:rPr>
              <w:tab/>
            </w:r>
          </w:p>
        </w:tc>
        <w:tc>
          <w:tcPr>
            <w:tcW w:w="4165" w:type="dxa"/>
          </w:tcPr>
          <w:p w14:paraId="0936D835" w14:textId="608AB0FF" w:rsidR="00115642" w:rsidRDefault="00115642" w:rsidP="0003476A">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01E52B16" w14:textId="400C2455" w:rsidR="00115642" w:rsidRDefault="00B42186" w:rsidP="0003476A">
            <w:pPr>
              <w:jc w:val="left"/>
              <w:cnfStyle w:val="000000000000" w:firstRow="0" w:lastRow="0" w:firstColumn="0" w:lastColumn="0" w:oddVBand="0" w:evenVBand="0" w:oddHBand="0" w:evenHBand="0" w:firstRowFirstColumn="0" w:firstRowLastColumn="0" w:lastRowFirstColumn="0" w:lastRowLastColumn="0"/>
            </w:pPr>
            <w:r>
              <w:t>NR-SIB2+</w:t>
            </w:r>
          </w:p>
        </w:tc>
      </w:tr>
      <w:tr w:rsidR="00115642" w14:paraId="0C17729C" w14:textId="2C7EE948" w:rsidTr="00FC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C22A9E9" w14:textId="0E160AE7" w:rsidR="00115642" w:rsidRPr="002A3581" w:rsidRDefault="00115642" w:rsidP="00E06606">
            <w:pPr>
              <w:jc w:val="left"/>
              <w:rPr>
                <w:b w:val="0"/>
              </w:rPr>
            </w:pPr>
            <w:r w:rsidRPr="002A3581">
              <w:rPr>
                <w:b w:val="0"/>
              </w:rPr>
              <w:t>Cell Selection Information</w:t>
            </w:r>
          </w:p>
          <w:p w14:paraId="4467E1CA" w14:textId="77777777" w:rsidR="00115642" w:rsidRPr="002A3581" w:rsidRDefault="00115642" w:rsidP="0003476A">
            <w:pPr>
              <w:pStyle w:val="PL"/>
              <w:shd w:val="clear" w:color="auto" w:fill="E6E6E6"/>
              <w:rPr>
                <w:b w:val="0"/>
              </w:rPr>
            </w:pPr>
            <w:r w:rsidRPr="002A3581">
              <w:rPr>
                <w:b w:val="0"/>
              </w:rPr>
              <w:t>q-RxLevMin</w:t>
            </w:r>
          </w:p>
          <w:p w14:paraId="61B9386D" w14:textId="3361C345" w:rsidR="00115642" w:rsidRPr="002A3581" w:rsidRDefault="00115642" w:rsidP="00E06606">
            <w:pPr>
              <w:pStyle w:val="PL"/>
              <w:shd w:val="clear" w:color="auto" w:fill="E6E6E6"/>
              <w:rPr>
                <w:b w:val="0"/>
              </w:rPr>
            </w:pPr>
            <w:r w:rsidRPr="002A3581">
              <w:rPr>
                <w:b w:val="0"/>
              </w:rPr>
              <w:t>q-RxLevMinOffset</w:t>
            </w:r>
          </w:p>
        </w:tc>
        <w:tc>
          <w:tcPr>
            <w:tcW w:w="4165" w:type="dxa"/>
          </w:tcPr>
          <w:p w14:paraId="19B6924E" w14:textId="43B511A2"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1BC83B36" w14:textId="0AF720C6" w:rsidR="00115642" w:rsidRDefault="00B42186" w:rsidP="0003476A">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115642" w14:paraId="75F0EDB6" w14:textId="19713B59" w:rsidTr="00FC42A9">
        <w:tc>
          <w:tcPr>
            <w:cnfStyle w:val="001000000000" w:firstRow="0" w:lastRow="0" w:firstColumn="1" w:lastColumn="0" w:oddVBand="0" w:evenVBand="0" w:oddHBand="0" w:evenHBand="0" w:firstRowFirstColumn="0" w:firstRowLastColumn="0" w:lastRowFirstColumn="0" w:lastRowLastColumn="0"/>
            <w:tcW w:w="2518" w:type="dxa"/>
          </w:tcPr>
          <w:p w14:paraId="7A948DF4" w14:textId="1A8B9661" w:rsidR="00115642" w:rsidRPr="002A3581" w:rsidRDefault="00115642" w:rsidP="0003476A">
            <w:pPr>
              <w:pStyle w:val="PL"/>
              <w:shd w:val="clear" w:color="auto" w:fill="E6E6E6"/>
              <w:rPr>
                <w:b w:val="0"/>
              </w:rPr>
            </w:pPr>
            <w:r w:rsidRPr="002A3581">
              <w:rPr>
                <w:b w:val="0"/>
              </w:rPr>
              <w:t>p-Max</w:t>
            </w:r>
          </w:p>
        </w:tc>
        <w:tc>
          <w:tcPr>
            <w:tcW w:w="4165" w:type="dxa"/>
          </w:tcPr>
          <w:p w14:paraId="3016CE31" w14:textId="14725C61" w:rsidR="00115642" w:rsidRDefault="00115642" w:rsidP="0003476A">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27FE93DC" w14:textId="2497808D" w:rsidR="00115642" w:rsidRDefault="00B42186" w:rsidP="0003476A">
            <w:pPr>
              <w:jc w:val="left"/>
              <w:cnfStyle w:val="000000000000" w:firstRow="0" w:lastRow="0" w:firstColumn="0" w:lastColumn="0" w:oddVBand="0" w:evenVBand="0" w:oddHBand="0" w:evenHBand="0" w:firstRowFirstColumn="0" w:firstRowLastColumn="0" w:lastRowFirstColumn="0" w:lastRowLastColumn="0"/>
            </w:pPr>
            <w:r>
              <w:t>NR-SIB1 (to be verified by RAN1)</w:t>
            </w:r>
          </w:p>
        </w:tc>
      </w:tr>
      <w:tr w:rsidR="00115642" w14:paraId="78E21BA5" w14:textId="59C168FE" w:rsidTr="00FC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6DC5CFF" w14:textId="362F8A02" w:rsidR="00115642" w:rsidRPr="002A3581" w:rsidRDefault="00115642" w:rsidP="00E06606">
            <w:pPr>
              <w:pStyle w:val="PL"/>
              <w:shd w:val="clear" w:color="auto" w:fill="E6E6E6"/>
              <w:rPr>
                <w:b w:val="0"/>
              </w:rPr>
            </w:pPr>
            <w:r w:rsidRPr="002A3581">
              <w:rPr>
                <w:b w:val="0"/>
              </w:rPr>
              <w:t>freqBandIndicator</w:t>
            </w:r>
            <w:r w:rsidRPr="002A3581">
              <w:rPr>
                <w:b w:val="0"/>
              </w:rPr>
              <w:tab/>
            </w:r>
            <w:r w:rsidRPr="002A3581">
              <w:rPr>
                <w:b w:val="0"/>
              </w:rPr>
              <w:tab/>
            </w:r>
          </w:p>
        </w:tc>
        <w:tc>
          <w:tcPr>
            <w:tcW w:w="4165" w:type="dxa"/>
          </w:tcPr>
          <w:p w14:paraId="3EE88278" w14:textId="024EB7A1"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6BE5ACA4" w14:textId="2BD16287" w:rsidR="00115642" w:rsidRDefault="00B42186" w:rsidP="0003476A">
            <w:pPr>
              <w:jc w:val="left"/>
              <w:cnfStyle w:val="000000100000" w:firstRow="0" w:lastRow="0" w:firstColumn="0" w:lastColumn="0" w:oddVBand="0" w:evenVBand="0" w:oddHBand="1" w:evenHBand="0" w:firstRowFirstColumn="0" w:firstRowLastColumn="0" w:lastRowFirstColumn="0" w:lastRowLastColumn="0"/>
            </w:pPr>
            <w:r>
              <w:t>NR-SIB1</w:t>
            </w:r>
          </w:p>
        </w:tc>
      </w:tr>
      <w:tr w:rsidR="00115642" w14:paraId="5CC840F3" w14:textId="1DF75F3D" w:rsidTr="00FC42A9">
        <w:tc>
          <w:tcPr>
            <w:cnfStyle w:val="001000000000" w:firstRow="0" w:lastRow="0" w:firstColumn="1" w:lastColumn="0" w:oddVBand="0" w:evenVBand="0" w:oddHBand="0" w:evenHBand="0" w:firstRowFirstColumn="0" w:firstRowLastColumn="0" w:lastRowFirstColumn="0" w:lastRowLastColumn="0"/>
            <w:tcW w:w="2518" w:type="dxa"/>
          </w:tcPr>
          <w:p w14:paraId="174937A3" w14:textId="3F2DD0AB" w:rsidR="00115642" w:rsidRPr="002A3581" w:rsidRDefault="00115642" w:rsidP="00E06606">
            <w:pPr>
              <w:pStyle w:val="PL"/>
              <w:shd w:val="clear" w:color="auto" w:fill="E6E6E6"/>
              <w:rPr>
                <w:b w:val="0"/>
              </w:rPr>
            </w:pPr>
            <w:r w:rsidRPr="002A3581">
              <w:rPr>
                <w:b w:val="0"/>
              </w:rPr>
              <w:t>schedulingInfoList</w:t>
            </w:r>
            <w:r w:rsidRPr="002A3581">
              <w:rPr>
                <w:b w:val="0"/>
              </w:rPr>
              <w:tab/>
            </w:r>
            <w:r w:rsidRPr="002A3581">
              <w:rPr>
                <w:b w:val="0"/>
              </w:rPr>
              <w:tab/>
            </w:r>
          </w:p>
        </w:tc>
        <w:tc>
          <w:tcPr>
            <w:tcW w:w="4165" w:type="dxa"/>
          </w:tcPr>
          <w:p w14:paraId="6EE831B8" w14:textId="487DA994" w:rsidR="00115642" w:rsidRDefault="00115642" w:rsidP="0003476A">
            <w:pPr>
              <w:jc w:val="left"/>
              <w:cnfStyle w:val="000000000000" w:firstRow="0" w:lastRow="0" w:firstColumn="0" w:lastColumn="0" w:oddVBand="0" w:evenVBand="0" w:oddHBand="0" w:evenHBand="0" w:firstRowFirstColumn="0" w:firstRowLastColumn="0" w:lastRowFirstColumn="0" w:lastRowLastColumn="0"/>
            </w:pPr>
            <w:r>
              <w:t>List of SI periodicity and mapping of SIBs to SI messages</w:t>
            </w:r>
          </w:p>
        </w:tc>
        <w:tc>
          <w:tcPr>
            <w:tcW w:w="3172" w:type="dxa"/>
          </w:tcPr>
          <w:p w14:paraId="360D6354" w14:textId="2A3E4DD0" w:rsidR="00115642" w:rsidRDefault="00B42186" w:rsidP="0003476A">
            <w:pPr>
              <w:jc w:val="left"/>
              <w:cnfStyle w:val="000000000000" w:firstRow="0" w:lastRow="0" w:firstColumn="0" w:lastColumn="0" w:oddVBand="0" w:evenVBand="0" w:oddHBand="0" w:evenHBand="0" w:firstRowFirstColumn="0" w:firstRowLastColumn="0" w:lastRowFirstColumn="0" w:lastRowLastColumn="0"/>
            </w:pPr>
            <w:r>
              <w:t>NR-SIB1</w:t>
            </w:r>
          </w:p>
        </w:tc>
      </w:tr>
      <w:tr w:rsidR="00115642" w14:paraId="17F4BC35" w14:textId="2A2CB04E" w:rsidTr="00FC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1096C34" w14:textId="6ACF8682" w:rsidR="00115642" w:rsidRPr="002A3581" w:rsidRDefault="00115642" w:rsidP="00E06606">
            <w:pPr>
              <w:pStyle w:val="PL"/>
              <w:shd w:val="clear" w:color="auto" w:fill="E6E6E6"/>
              <w:rPr>
                <w:b w:val="0"/>
              </w:rPr>
            </w:pPr>
            <w:r w:rsidRPr="002A3581">
              <w:rPr>
                <w:b w:val="0"/>
              </w:rPr>
              <w:t>tdd-Config</w:t>
            </w:r>
          </w:p>
        </w:tc>
        <w:tc>
          <w:tcPr>
            <w:tcW w:w="4165" w:type="dxa"/>
          </w:tcPr>
          <w:p w14:paraId="2188CB87" w14:textId="77777777"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F747994" w14:textId="4B055865" w:rsidR="00115642" w:rsidRDefault="00B42186" w:rsidP="0003476A">
            <w:pPr>
              <w:jc w:val="left"/>
              <w:cnfStyle w:val="000000100000" w:firstRow="0" w:lastRow="0" w:firstColumn="0" w:lastColumn="0" w:oddVBand="0" w:evenVBand="0" w:oddHBand="1" w:evenHBand="0" w:firstRowFirstColumn="0" w:firstRowLastColumn="0" w:lastRowFirstColumn="0" w:lastRowLastColumn="0"/>
            </w:pPr>
            <w:r>
              <w:t>Not needed due to dynamic TDD?</w:t>
            </w:r>
          </w:p>
        </w:tc>
      </w:tr>
      <w:tr w:rsidR="00115642" w14:paraId="16E865A6" w14:textId="579B44DC" w:rsidTr="00FC42A9">
        <w:tc>
          <w:tcPr>
            <w:cnfStyle w:val="001000000000" w:firstRow="0" w:lastRow="0" w:firstColumn="1" w:lastColumn="0" w:oddVBand="0" w:evenVBand="0" w:oddHBand="0" w:evenHBand="0" w:firstRowFirstColumn="0" w:firstRowLastColumn="0" w:lastRowFirstColumn="0" w:lastRowLastColumn="0"/>
            <w:tcW w:w="2518" w:type="dxa"/>
          </w:tcPr>
          <w:p w14:paraId="2AC6A2B9" w14:textId="41DC0AB5" w:rsidR="00115642" w:rsidRPr="002A3581" w:rsidRDefault="00115642" w:rsidP="00E06606">
            <w:pPr>
              <w:pStyle w:val="PL"/>
              <w:shd w:val="clear" w:color="auto" w:fill="E6E6E6"/>
              <w:rPr>
                <w:b w:val="0"/>
              </w:rPr>
            </w:pPr>
            <w:r w:rsidRPr="002A3581">
              <w:rPr>
                <w:b w:val="0"/>
              </w:rPr>
              <w:t>WindowLength</w:t>
            </w:r>
            <w:r w:rsidRPr="002A3581">
              <w:rPr>
                <w:b w:val="0"/>
              </w:rPr>
              <w:tab/>
            </w:r>
            <w:r w:rsidRPr="002A3581">
              <w:rPr>
                <w:b w:val="0"/>
              </w:rPr>
              <w:tab/>
            </w:r>
            <w:r w:rsidRPr="002A3581">
              <w:rPr>
                <w:b w:val="0"/>
              </w:rPr>
              <w:tab/>
            </w:r>
            <w:r w:rsidRPr="002A3581">
              <w:rPr>
                <w:b w:val="0"/>
              </w:rPr>
              <w:tab/>
            </w:r>
          </w:p>
        </w:tc>
        <w:tc>
          <w:tcPr>
            <w:tcW w:w="4165" w:type="dxa"/>
          </w:tcPr>
          <w:p w14:paraId="215D6495" w14:textId="77777777" w:rsidR="00115642" w:rsidRDefault="00115642" w:rsidP="0003476A">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7AAD8479" w14:textId="7A3D0998" w:rsidR="00115642" w:rsidRDefault="00B42186" w:rsidP="0003476A">
            <w:pPr>
              <w:jc w:val="left"/>
              <w:cnfStyle w:val="000000000000" w:firstRow="0" w:lastRow="0" w:firstColumn="0" w:lastColumn="0" w:oddVBand="0" w:evenVBand="0" w:oddHBand="0" w:evenHBand="0" w:firstRowFirstColumn="0" w:firstRowLastColumn="0" w:lastRowFirstColumn="0" w:lastRowLastColumn="0"/>
            </w:pPr>
            <w:r>
              <w:t>NR-SIB1</w:t>
            </w:r>
          </w:p>
        </w:tc>
      </w:tr>
      <w:tr w:rsidR="00115642" w14:paraId="18948313" w14:textId="7DF7CB2B" w:rsidTr="00FC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5E1D101" w14:textId="5C8B9B47" w:rsidR="00115642" w:rsidRPr="002A3581" w:rsidRDefault="00115642" w:rsidP="00E06606">
            <w:pPr>
              <w:pStyle w:val="PL"/>
              <w:shd w:val="clear" w:color="auto" w:fill="E6E6E6"/>
              <w:rPr>
                <w:b w:val="0"/>
              </w:rPr>
            </w:pPr>
            <w:r w:rsidRPr="002A3581">
              <w:rPr>
                <w:b w:val="0"/>
              </w:rPr>
              <w:t>systemInfoValueTag</w:t>
            </w:r>
            <w:r w:rsidRPr="002A3581">
              <w:rPr>
                <w:b w:val="0"/>
              </w:rPr>
              <w:tab/>
            </w:r>
          </w:p>
        </w:tc>
        <w:tc>
          <w:tcPr>
            <w:tcW w:w="4165" w:type="dxa"/>
          </w:tcPr>
          <w:p w14:paraId="731C1D14" w14:textId="77777777" w:rsidR="00115642" w:rsidRDefault="00115642" w:rsidP="0003476A">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263A3B77" w14:textId="1ADF3311" w:rsidR="00115642" w:rsidRDefault="00B42186" w:rsidP="0003476A">
            <w:pPr>
              <w:jc w:val="left"/>
              <w:cnfStyle w:val="000000100000" w:firstRow="0" w:lastRow="0" w:firstColumn="0" w:lastColumn="0" w:oddVBand="0" w:evenVBand="0" w:oddHBand="1" w:evenHBand="0" w:firstRowFirstColumn="0" w:firstRowLastColumn="0" w:lastRowFirstColumn="0" w:lastRowLastColumn="0"/>
            </w:pPr>
            <w:r>
              <w:t>NR-</w:t>
            </w:r>
            <w:r w:rsidR="009B47AC">
              <w:t>MIB</w:t>
            </w:r>
          </w:p>
        </w:tc>
      </w:tr>
      <w:tr w:rsidR="00115642" w14:paraId="270C0F6D" w14:textId="6FF8EE67" w:rsidTr="00FC42A9">
        <w:tc>
          <w:tcPr>
            <w:cnfStyle w:val="001000000000" w:firstRow="0" w:lastRow="0" w:firstColumn="1" w:lastColumn="0" w:oddVBand="0" w:evenVBand="0" w:oddHBand="0" w:evenHBand="0" w:firstRowFirstColumn="0" w:firstRowLastColumn="0" w:lastRowFirstColumn="0" w:lastRowLastColumn="0"/>
            <w:tcW w:w="2518" w:type="dxa"/>
            <w:shd w:val="clear" w:color="auto" w:fill="000000" w:themeFill="text1"/>
          </w:tcPr>
          <w:p w14:paraId="11935230" w14:textId="7BBA53DD" w:rsidR="00115642" w:rsidRPr="00C91E0E" w:rsidRDefault="00115642" w:rsidP="00E06606">
            <w:pPr>
              <w:jc w:val="left"/>
            </w:pPr>
            <w:r w:rsidRPr="00C91E0E">
              <w:t>SIB2</w:t>
            </w:r>
          </w:p>
        </w:tc>
        <w:tc>
          <w:tcPr>
            <w:tcW w:w="4165" w:type="dxa"/>
            <w:shd w:val="clear" w:color="auto" w:fill="000000" w:themeFill="text1"/>
          </w:tcPr>
          <w:p w14:paraId="5BC4C6D0" w14:textId="55CCE22D" w:rsidR="00115642" w:rsidRDefault="00C91E0E" w:rsidP="00E06606">
            <w:pPr>
              <w:jc w:val="left"/>
              <w:cnfStyle w:val="000000000000" w:firstRow="0" w:lastRow="0" w:firstColumn="0" w:lastColumn="0" w:oddVBand="0" w:evenVBand="0" w:oddHBand="0" w:evenHBand="0" w:firstRowFirstColumn="0" w:firstRowLastColumn="0" w:lastRowFirstColumn="0" w:lastRowLastColumn="0"/>
            </w:pPr>
            <w:r>
              <w:rPr>
                <w:b/>
              </w:rPr>
              <w:t>Comment</w:t>
            </w:r>
          </w:p>
        </w:tc>
        <w:tc>
          <w:tcPr>
            <w:tcW w:w="3172" w:type="dxa"/>
            <w:shd w:val="clear" w:color="auto" w:fill="000000" w:themeFill="text1"/>
          </w:tcPr>
          <w:p w14:paraId="3BDED68F" w14:textId="564575CE" w:rsidR="00115642" w:rsidRDefault="00C91E0E" w:rsidP="00E06606">
            <w:pPr>
              <w:jc w:val="left"/>
              <w:cnfStyle w:val="000000000000" w:firstRow="0" w:lastRow="0" w:firstColumn="0" w:lastColumn="0" w:oddVBand="0" w:evenVBand="0" w:oddHBand="0" w:evenHBand="0" w:firstRowFirstColumn="0" w:firstRowLastColumn="0" w:lastRowFirstColumn="0" w:lastRowLastColumn="0"/>
            </w:pPr>
            <w:r>
              <w:rPr>
                <w:b/>
              </w:rPr>
              <w:t>NR location</w:t>
            </w:r>
          </w:p>
        </w:tc>
      </w:tr>
      <w:tr w:rsidR="00115642" w14:paraId="47310E16" w14:textId="209ACAE2" w:rsidTr="00FC42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427C4A5" w14:textId="4B77116C" w:rsidR="00115642" w:rsidRPr="002A3581" w:rsidRDefault="00115642" w:rsidP="00E06606">
            <w:pPr>
              <w:jc w:val="left"/>
              <w:rPr>
                <w:b w:val="0"/>
              </w:rPr>
            </w:pPr>
            <w:r w:rsidRPr="002A3581">
              <w:rPr>
                <w:b w:val="0"/>
              </w:rPr>
              <w:lastRenderedPageBreak/>
              <w:t>Access barring information</w:t>
            </w:r>
          </w:p>
        </w:tc>
        <w:tc>
          <w:tcPr>
            <w:tcW w:w="4165" w:type="dxa"/>
          </w:tcPr>
          <w:p w14:paraId="64AFCBF9" w14:textId="77777777" w:rsidR="00115642" w:rsidRDefault="00115642" w:rsidP="00E06606">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6D66057C" w14:textId="7C50D04B" w:rsidR="00115642" w:rsidRDefault="00B42186" w:rsidP="00E06606">
            <w:pPr>
              <w:jc w:val="left"/>
              <w:cnfStyle w:val="000000100000" w:firstRow="0" w:lastRow="0" w:firstColumn="0" w:lastColumn="0" w:oddVBand="0" w:evenVBand="0" w:oddHBand="1" w:evenHBand="0" w:firstRowFirstColumn="0" w:firstRowLastColumn="0" w:lastRowFirstColumn="0" w:lastRowLastColumn="0"/>
            </w:pPr>
            <w:r>
              <w:t>NR-SIB1</w:t>
            </w:r>
          </w:p>
        </w:tc>
      </w:tr>
      <w:tr w:rsidR="00115642" w14:paraId="092BD5E7" w14:textId="66B45DE5" w:rsidTr="00FC42A9">
        <w:tc>
          <w:tcPr>
            <w:cnfStyle w:val="001000000000" w:firstRow="0" w:lastRow="0" w:firstColumn="1" w:lastColumn="0" w:oddVBand="0" w:evenVBand="0" w:oddHBand="0" w:evenHBand="0" w:firstRowFirstColumn="0" w:firstRowLastColumn="0" w:lastRowFirstColumn="0" w:lastRowLastColumn="0"/>
            <w:tcW w:w="2518" w:type="dxa"/>
          </w:tcPr>
          <w:p w14:paraId="2BAF04FE" w14:textId="4CEF61B5" w:rsidR="00115642" w:rsidRPr="002A3581" w:rsidRDefault="00115642" w:rsidP="00E06606">
            <w:pPr>
              <w:jc w:val="left"/>
              <w:rPr>
                <w:b w:val="0"/>
              </w:rPr>
            </w:pPr>
            <w:r w:rsidRPr="002A3581">
              <w:rPr>
                <w:b w:val="0"/>
              </w:rPr>
              <w:t>Radio Resource Config Common</w:t>
            </w:r>
          </w:p>
        </w:tc>
        <w:tc>
          <w:tcPr>
            <w:tcW w:w="4165" w:type="dxa"/>
          </w:tcPr>
          <w:p w14:paraId="745F5AD0" w14:textId="77777777" w:rsidR="00115642" w:rsidRDefault="00115642" w:rsidP="00E06606">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083117A" w14:textId="6C7E1114" w:rsidR="00115642" w:rsidRDefault="00B42186" w:rsidP="00E06606">
            <w:pPr>
              <w:jc w:val="left"/>
              <w:cnfStyle w:val="000000000000" w:firstRow="0" w:lastRow="0" w:firstColumn="0" w:lastColumn="0" w:oddVBand="0" w:evenVBand="0" w:oddHBand="0" w:evenHBand="0" w:firstRowFirstColumn="0" w:firstRowLastColumn="0" w:lastRowFirstColumn="0" w:lastRowLastColumn="0"/>
            </w:pPr>
            <w:r>
              <w:t>NR-SIB1 (at least for parameters needed for initial access).</w:t>
            </w:r>
          </w:p>
        </w:tc>
      </w:tr>
      <w:tr w:rsidR="009E3600" w14:paraId="432E54BC" w14:textId="77777777" w:rsidTr="002A3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86C2B1E" w14:textId="5E4A035C" w:rsidR="009E3600" w:rsidRPr="002A3581" w:rsidRDefault="009E3600" w:rsidP="00E06606">
            <w:pPr>
              <w:jc w:val="left"/>
              <w:rPr>
                <w:b w:val="0"/>
              </w:rPr>
            </w:pPr>
            <w:r w:rsidRPr="002A3581">
              <w:rPr>
                <w:b w:val="0"/>
              </w:rPr>
              <w:t xml:space="preserve">UE Timers </w:t>
            </w:r>
            <w:r w:rsidR="002A3581">
              <w:rPr>
                <w:b w:val="0"/>
              </w:rPr>
              <w:t>a</w:t>
            </w:r>
            <w:r w:rsidRPr="002A3581">
              <w:rPr>
                <w:b w:val="0"/>
              </w:rPr>
              <w:t>nd Constants</w:t>
            </w:r>
          </w:p>
        </w:tc>
        <w:tc>
          <w:tcPr>
            <w:tcW w:w="4165" w:type="dxa"/>
          </w:tcPr>
          <w:p w14:paraId="38BED319" w14:textId="77777777" w:rsidR="009E3600" w:rsidRDefault="009E3600" w:rsidP="00E06606">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BB53E93" w14:textId="573E0732" w:rsidR="009E3600" w:rsidRDefault="009E3600" w:rsidP="00E06606">
            <w:pPr>
              <w:jc w:val="left"/>
              <w:cnfStyle w:val="000000100000" w:firstRow="0" w:lastRow="0" w:firstColumn="0" w:lastColumn="0" w:oddVBand="0" w:evenVBand="0" w:oddHBand="1" w:evenHBand="0" w:firstRowFirstColumn="0" w:firstRowLastColumn="0" w:lastRowFirstColumn="0" w:lastRowLastColumn="0"/>
            </w:pPr>
            <w:r>
              <w:t>NR-SIB2+</w:t>
            </w:r>
          </w:p>
        </w:tc>
      </w:tr>
      <w:tr w:rsidR="00115642" w14:paraId="40D97052" w14:textId="2A215F72" w:rsidTr="002A3581">
        <w:tc>
          <w:tcPr>
            <w:cnfStyle w:val="001000000000" w:firstRow="0" w:lastRow="0" w:firstColumn="1" w:lastColumn="0" w:oddVBand="0" w:evenVBand="0" w:oddHBand="0" w:evenHBand="0" w:firstRowFirstColumn="0" w:firstRowLastColumn="0" w:lastRowFirstColumn="0" w:lastRowLastColumn="0"/>
            <w:tcW w:w="2518" w:type="dxa"/>
          </w:tcPr>
          <w:p w14:paraId="72E60506" w14:textId="5E56DE5D" w:rsidR="00115642" w:rsidRPr="002A3581" w:rsidRDefault="00115642" w:rsidP="00E06606">
            <w:pPr>
              <w:jc w:val="left"/>
              <w:rPr>
                <w:b w:val="0"/>
              </w:rPr>
            </w:pPr>
            <w:r w:rsidRPr="002A3581">
              <w:rPr>
                <w:b w:val="0"/>
              </w:rPr>
              <w:t>Frequency information</w:t>
            </w:r>
          </w:p>
        </w:tc>
        <w:tc>
          <w:tcPr>
            <w:tcW w:w="4165" w:type="dxa"/>
          </w:tcPr>
          <w:p w14:paraId="7D5BABC4" w14:textId="5DFA2DEE" w:rsidR="00115642" w:rsidRDefault="00115642" w:rsidP="00E06606">
            <w:pPr>
              <w:jc w:val="left"/>
              <w:cnfStyle w:val="000000000000" w:firstRow="0" w:lastRow="0" w:firstColumn="0" w:lastColumn="0" w:oddVBand="0" w:evenVBand="0" w:oddHBand="0" w:evenHBand="0" w:firstRowFirstColumn="0" w:firstRowLastColumn="0" w:lastRowFirstColumn="0" w:lastRowLastColumn="0"/>
            </w:pPr>
            <w:r>
              <w:t>UL carrier frequency, ARFCN, bandwidth and additional spectrum mask</w:t>
            </w:r>
          </w:p>
        </w:tc>
        <w:tc>
          <w:tcPr>
            <w:tcW w:w="3172" w:type="dxa"/>
          </w:tcPr>
          <w:p w14:paraId="5D57613E" w14:textId="378816D8" w:rsidR="00115642" w:rsidRDefault="00B42186" w:rsidP="00E06606">
            <w:pPr>
              <w:jc w:val="left"/>
              <w:cnfStyle w:val="000000000000" w:firstRow="0" w:lastRow="0" w:firstColumn="0" w:lastColumn="0" w:oddVBand="0" w:evenVBand="0" w:oddHBand="0" w:evenHBand="0" w:firstRowFirstColumn="0" w:firstRowLastColumn="0" w:lastRowFirstColumn="0" w:lastRowLastColumn="0"/>
            </w:pPr>
            <w:r>
              <w:t>NR-SIB1</w:t>
            </w:r>
          </w:p>
        </w:tc>
      </w:tr>
      <w:tr w:rsidR="00115642" w14:paraId="1C3F5A64" w14:textId="450D20FE" w:rsidTr="002A35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E9FF529" w14:textId="42C8A460" w:rsidR="00115642" w:rsidRPr="002A3581" w:rsidRDefault="00115642" w:rsidP="00E06606">
            <w:pPr>
              <w:jc w:val="left"/>
              <w:rPr>
                <w:b w:val="0"/>
              </w:rPr>
            </w:pPr>
            <w:r w:rsidRPr="002A3581">
              <w:rPr>
                <w:b w:val="0"/>
              </w:rPr>
              <w:t>MBSFN configuration</w:t>
            </w:r>
          </w:p>
        </w:tc>
        <w:tc>
          <w:tcPr>
            <w:tcW w:w="4165" w:type="dxa"/>
          </w:tcPr>
          <w:p w14:paraId="298CDE78" w14:textId="77777777" w:rsidR="00115642" w:rsidRDefault="00115642" w:rsidP="00E06606">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23B783BF" w14:textId="2A986071" w:rsidR="00115642" w:rsidRDefault="00B42186" w:rsidP="00E06606">
            <w:pPr>
              <w:jc w:val="left"/>
              <w:cnfStyle w:val="000000100000" w:firstRow="0" w:lastRow="0" w:firstColumn="0" w:lastColumn="0" w:oddVBand="0" w:evenVBand="0" w:oddHBand="1" w:evenHBand="0" w:firstRowFirstColumn="0" w:firstRowLastColumn="0" w:lastRowFirstColumn="0" w:lastRowLastColumn="0"/>
            </w:pPr>
            <w:r>
              <w:t>NR-SIB2+</w:t>
            </w:r>
            <w:r w:rsidR="009E3600">
              <w:t xml:space="preserve"> (if needed)</w:t>
            </w:r>
          </w:p>
        </w:tc>
      </w:tr>
      <w:tr w:rsidR="00115642" w14:paraId="26547781" w14:textId="0639F4EF" w:rsidTr="002A3581">
        <w:tc>
          <w:tcPr>
            <w:cnfStyle w:val="001000000000" w:firstRow="0" w:lastRow="0" w:firstColumn="1" w:lastColumn="0" w:oddVBand="0" w:evenVBand="0" w:oddHBand="0" w:evenHBand="0" w:firstRowFirstColumn="0" w:firstRowLastColumn="0" w:lastRowFirstColumn="0" w:lastRowLastColumn="0"/>
            <w:tcW w:w="2518" w:type="dxa"/>
          </w:tcPr>
          <w:p w14:paraId="731CB1E6" w14:textId="649E87B4" w:rsidR="00115642" w:rsidRPr="002A3581" w:rsidRDefault="00115642" w:rsidP="00E06606">
            <w:pPr>
              <w:pStyle w:val="PL"/>
              <w:shd w:val="clear" w:color="auto" w:fill="E6E6E6"/>
              <w:rPr>
                <w:b w:val="0"/>
              </w:rPr>
            </w:pPr>
            <w:r w:rsidRPr="002A3581">
              <w:rPr>
                <w:b w:val="0"/>
              </w:rPr>
              <w:t>timeAlignmentTimerCommon</w:t>
            </w:r>
          </w:p>
        </w:tc>
        <w:tc>
          <w:tcPr>
            <w:tcW w:w="4165" w:type="dxa"/>
          </w:tcPr>
          <w:p w14:paraId="2EE1C522" w14:textId="77777777" w:rsidR="00115642" w:rsidRDefault="00115642" w:rsidP="00E06606">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78763901" w14:textId="7DEC1F9A" w:rsidR="00115642" w:rsidRDefault="00B42186" w:rsidP="00E06606">
            <w:pPr>
              <w:jc w:val="left"/>
              <w:cnfStyle w:val="000000000000" w:firstRow="0" w:lastRow="0" w:firstColumn="0" w:lastColumn="0" w:oddVBand="0" w:evenVBand="0" w:oddHBand="0" w:evenHBand="0" w:firstRowFirstColumn="0" w:firstRowLastColumn="0" w:lastRowFirstColumn="0" w:lastRowLastColumn="0"/>
            </w:pPr>
            <w:r>
              <w:t>NR-</w:t>
            </w:r>
            <w:r w:rsidR="009E3600">
              <w:t>SIB2+</w:t>
            </w:r>
          </w:p>
        </w:tc>
      </w:tr>
    </w:tbl>
    <w:p w14:paraId="6611BCD3" w14:textId="77777777" w:rsidR="0003476A" w:rsidRDefault="0003476A" w:rsidP="00767124"/>
    <w:p w14:paraId="6BE38293" w14:textId="46FA8705" w:rsidR="00902B65" w:rsidRDefault="004C34D2" w:rsidP="00767124">
      <w:r>
        <w:t xml:space="preserve">Some </w:t>
      </w:r>
      <w:r w:rsidR="00663A16" w:rsidRPr="004C34D2">
        <w:t xml:space="preserve">of the information </w:t>
      </w:r>
      <w:r>
        <w:t>elements agreed to be included in NR minimum system information</w:t>
      </w:r>
      <w:r w:rsidR="00663A16" w:rsidRPr="004C34D2">
        <w:t xml:space="preserve"> </w:t>
      </w:r>
      <w:r>
        <w:t xml:space="preserve">have direct LTE counterparts. This is especially true for the </w:t>
      </w:r>
      <w:r w:rsidR="00522561">
        <w:t>cell ID and</w:t>
      </w:r>
      <w:r>
        <w:t xml:space="preserve"> list of PLMNs (though the new use cases envisioned for NR might require further extensions to enhance the support </w:t>
      </w:r>
      <w:r w:rsidR="0053281A">
        <w:t xml:space="preserve">for </w:t>
      </w:r>
      <w:r>
        <w:t>network sharing, see [</w:t>
      </w:r>
      <w:r w:rsidR="00522561">
        <w:t>1]</w:t>
      </w:r>
      <w:r>
        <w:t xml:space="preserve">). The inclusion of </w:t>
      </w:r>
      <w:r w:rsidR="00115642">
        <w:t xml:space="preserve">such </w:t>
      </w:r>
      <w:r>
        <w:t>parameters in NR-SIB1 is straightforward</w:t>
      </w:r>
      <w:r w:rsidR="00902B65">
        <w:t xml:space="preserve">. </w:t>
      </w:r>
    </w:p>
    <w:p w14:paraId="3B131DE6" w14:textId="583C364B" w:rsidR="00902B65" w:rsidRDefault="00902B65" w:rsidP="00767124">
      <w:r>
        <w:t>In addition to the PLMN ID list and cell ID, it seems natural to assume that tracking area code is also needed, but since this depends on the 5G core network design, the need for tracking area code should be verified with SA2. However, we have assumed for the sake of progress that tracking area code is needed.</w:t>
      </w:r>
    </w:p>
    <w:p w14:paraId="4F76EF42" w14:textId="3B7929B4" w:rsidR="00E93246" w:rsidRDefault="004C34D2" w:rsidP="00E93246">
      <w:r>
        <w:t xml:space="preserve">The </w:t>
      </w:r>
      <w:r w:rsidR="00902B65">
        <w:t xml:space="preserve">cell </w:t>
      </w:r>
      <w:r>
        <w:t xml:space="preserve">camping parameters are assumed to refer to </w:t>
      </w:r>
      <w:r w:rsidR="00E93246">
        <w:t xml:space="preserve">cell barred, intrafrequency reselection allowed, </w:t>
      </w:r>
      <w:r>
        <w:t>QRxLevMin and QRxLevMinOffset</w:t>
      </w:r>
      <w:r w:rsidR="00E93246">
        <w:t xml:space="preserve"> IEs in LTE SIB1. The actual information for NR might depend on technical solutions chosen for idle mode mobility (due to e.g. beam base</w:t>
      </w:r>
      <w:r w:rsidR="00E93246">
        <w:t xml:space="preserve">d mobility), but for baseline operation it is assumed that the LTE information elements are a good starting point. </w:t>
      </w:r>
    </w:p>
    <w:p w14:paraId="753B7D42" w14:textId="4EEE1779" w:rsidR="00790089" w:rsidRDefault="00734B18" w:rsidP="00E93246">
      <w:r>
        <w:t>The LTE SIB1 also includes</w:t>
      </w:r>
      <w:r w:rsidR="00790089">
        <w:t xml:space="preserve"> CSG indicator, and SIB2 </w:t>
      </w:r>
      <w:r w:rsidR="00790089">
        <w:t xml:space="preserve">MBSFN subframe configuration. These are examples of “services” supported by the cell and there is a RAN2 agreement to broadcast these “services” in system information. On one hand, the UE should probably avoid camping on a cell not supporting the service UE is interested in. </w:t>
      </w:r>
      <w:r w:rsidR="0003476A">
        <w:t>This would speak in the favour of including supported “services</w:t>
      </w:r>
      <w:r w:rsidR="0003476A">
        <w:t xml:space="preserve">” in NR-SIB1. </w:t>
      </w:r>
      <w:r w:rsidR="00790089">
        <w:t xml:space="preserve">On the other hand, this </w:t>
      </w:r>
      <w:r w:rsidR="00790089">
        <w:t xml:space="preserve">information is not </w:t>
      </w:r>
      <w:r w:rsidR="0003476A">
        <w:t>really required to access the system, and it might be useful for the UE to be able to request and receive on-demand system information from all cells, including e.g. CSG cells UE is not a member of. For the time being, we have assumed that NR-SIB1 does not contain information about supported service, but this assumption might require further analysis in subsequent meetings.</w:t>
      </w:r>
    </w:p>
    <w:p w14:paraId="2A7B2B6B" w14:textId="541AA16D" w:rsidR="00B42186" w:rsidRDefault="00B42186" w:rsidP="00E93246">
      <w:r>
        <w:t>Note that MBSFN subframe configuration is also used to provide forward compatibility in LTE design. We assume that such mechanisms are built into the basic NR frame structure, and do not need special configuration. However, if RAN1 indicates that subframe configuration is needed, this information should probably be provided in NR-SIB1.</w:t>
      </w:r>
    </w:p>
    <w:p w14:paraId="683CEC78" w14:textId="77777777" w:rsidR="00315092" w:rsidRDefault="00315092" w:rsidP="00315092">
      <w:pPr>
        <w:pStyle w:val="Proposal"/>
      </w:pPr>
      <w:bookmarkStart w:id="68" w:name="_Toc478132533"/>
      <w:bookmarkStart w:id="69" w:name="_Toc478129868"/>
      <w:bookmarkStart w:id="70" w:name="_Toc478133410"/>
      <w:bookmarkStart w:id="71" w:name="_Toc478134841"/>
      <w:bookmarkStart w:id="72" w:name="_Toc478135672"/>
      <w:bookmarkStart w:id="73" w:name="_Toc478133532"/>
      <w:bookmarkStart w:id="74" w:name="_Toc478157699"/>
      <w:bookmarkStart w:id="75" w:name="_Toc478160626"/>
      <w:r>
        <w:t xml:space="preserve">Assume that the base-line NR-SIB1 does not contain information about services </w:t>
      </w:r>
      <w:r>
        <w:t>supported by a cell.</w:t>
      </w:r>
      <w:bookmarkEnd w:id="68"/>
      <w:bookmarkEnd w:id="69"/>
      <w:bookmarkEnd w:id="70"/>
      <w:bookmarkEnd w:id="71"/>
      <w:bookmarkEnd w:id="72"/>
      <w:bookmarkEnd w:id="73"/>
      <w:bookmarkEnd w:id="74"/>
      <w:bookmarkEnd w:id="75"/>
      <w:r>
        <w:t xml:space="preserve"> </w:t>
      </w:r>
    </w:p>
    <w:p w14:paraId="7369A2FC" w14:textId="3F53AA75" w:rsidR="0003476A" w:rsidRDefault="0003476A" w:rsidP="00E93246">
      <w:r>
        <w:t xml:space="preserve">The </w:t>
      </w:r>
      <w:r>
        <w:t>LTE SIB1 also contains</w:t>
      </w:r>
      <w:r w:rsidR="00315092">
        <w:t xml:space="preserve"> an indication of the frequency band, including multi-band information, while LTE SIB2 contains information on UL frequency bands. For NR, the UE will </w:t>
      </w:r>
      <w:r w:rsidR="009B47AC">
        <w:t xml:space="preserve">also </w:t>
      </w:r>
      <w:r w:rsidR="00315092">
        <w:t xml:space="preserve">need the UL frequency band information in order to be able to transmit the request for on-demand system information (at least for msg3 based schemes). </w:t>
      </w:r>
    </w:p>
    <w:p w14:paraId="15407B02" w14:textId="7EFBA2E8" w:rsidR="00315092" w:rsidRDefault="00315092" w:rsidP="00E93246">
      <w:r>
        <w:t xml:space="preserve">The need for TDD configuration is not clear at this point of time, but the current assumption in RAN1 has been a rather flexible control channel design. This includes support for dynamic TDD, in which case the UE may be able to determine the UL and DL allocations using physical control channels. For the time being, we have assumed that TDD configuration </w:t>
      </w:r>
      <w:r>
        <w:t xml:space="preserve">does not need to be signalled to the UE, but this obviously needs to be verified with RAN1. </w:t>
      </w:r>
    </w:p>
    <w:p w14:paraId="486FAEAA" w14:textId="46D1CCFE" w:rsidR="00315092" w:rsidRDefault="00315092" w:rsidP="00315092">
      <w:pPr>
        <w:pStyle w:val="Proposal"/>
      </w:pPr>
      <w:bookmarkStart w:id="76" w:name="_Toc478132534"/>
      <w:bookmarkStart w:id="77" w:name="_Toc478129869"/>
      <w:bookmarkStart w:id="78" w:name="_Toc478133411"/>
      <w:bookmarkStart w:id="79" w:name="_Toc478134842"/>
      <w:bookmarkStart w:id="80" w:name="_Toc478135673"/>
      <w:bookmarkStart w:id="81" w:name="_Toc478133533"/>
      <w:bookmarkStart w:id="82" w:name="_Toc478157700"/>
      <w:bookmarkStart w:id="83" w:name="_Toc478160627"/>
      <w:r>
        <w:t>Assume that the base-line NR-</w:t>
      </w:r>
      <w:r>
        <w:t>SIB</w:t>
      </w:r>
      <w:r w:rsidR="00EA03A8">
        <w:t>1</w:t>
      </w:r>
      <w:r>
        <w:t xml:space="preserve"> does not contain information </w:t>
      </w:r>
      <w:r w:rsidR="009B47AC">
        <w:t xml:space="preserve">on </w:t>
      </w:r>
      <w:r>
        <w:t>TDD UL/DL configuration (subject to RAN1 verification</w:t>
      </w:r>
      <w:r>
        <w:t>).</w:t>
      </w:r>
      <w:bookmarkEnd w:id="76"/>
      <w:bookmarkEnd w:id="77"/>
      <w:bookmarkEnd w:id="78"/>
      <w:bookmarkEnd w:id="79"/>
      <w:bookmarkEnd w:id="80"/>
      <w:bookmarkEnd w:id="81"/>
      <w:bookmarkEnd w:id="82"/>
      <w:bookmarkEnd w:id="83"/>
      <w:r>
        <w:t xml:space="preserve"> </w:t>
      </w:r>
    </w:p>
    <w:p w14:paraId="16A5974B" w14:textId="4BAF20C6" w:rsidR="00315092" w:rsidRDefault="00522561" w:rsidP="00E93246">
      <w:r>
        <w:t xml:space="preserve">The </w:t>
      </w:r>
      <w:r w:rsidR="00315092">
        <w:t xml:space="preserve">network should have mechanisms to control the access load by barring selected UEs. </w:t>
      </w:r>
      <w:r>
        <w:t xml:space="preserve">This barring should be done as part of initial access, </w:t>
      </w:r>
      <w:r w:rsidR="00EA03A8">
        <w:t xml:space="preserve">which implies that the access barring parameters should be part of the NR-SIB1. </w:t>
      </w:r>
    </w:p>
    <w:p w14:paraId="6E06FA62" w14:textId="3F241467" w:rsidR="00EA03A8" w:rsidRDefault="00EA03A8" w:rsidP="00E93246">
      <w:r>
        <w:t xml:space="preserve">The minimum system information needs to provide all required </w:t>
      </w:r>
      <w:r w:rsidR="00522561">
        <w:t xml:space="preserve">physical channel and higher layer </w:t>
      </w:r>
      <w:r>
        <w:t xml:space="preserve">information </w:t>
      </w:r>
      <w:r w:rsidR="00522561">
        <w:t xml:space="preserve">needed </w:t>
      </w:r>
      <w:r>
        <w:t xml:space="preserve">for initial access. The explicitly </w:t>
      </w:r>
      <w:r>
        <w:t xml:space="preserve">mentioned RAN2 agreements on RACH configuration does not seem to be sufficient, and it seems natural to provide a full configuration (similar to radio configuration common in </w:t>
      </w:r>
      <w:r>
        <w:lastRenderedPageBreak/>
        <w:t xml:space="preserve">LTE SIB2) in minimum system information even though the exact physical parameters are not known at this point of time. </w:t>
      </w:r>
      <w:r>
        <w:t>For simplicity, we have named this information “initial access configuration”.</w:t>
      </w:r>
    </w:p>
    <w:p w14:paraId="07F54BE6" w14:textId="44A9855B" w:rsidR="00EA03A8" w:rsidRDefault="00EA03A8" w:rsidP="00E93246">
      <w:r>
        <w:t xml:space="preserve">The need for UE timers and constants seems less clear, and one could envision using default values for the timers and constants until network has a chance to reconfigure those with dedicated signalling. For this reason, we propose that the UE timers and constants are not part of the NR-SIB1. The only exception to this </w:t>
      </w:r>
      <w:r w:rsidR="009B47AC">
        <w:t xml:space="preserve">may </w:t>
      </w:r>
      <w:r>
        <w:t>be the TA timer, which should be configurable based on the cell size.</w:t>
      </w:r>
    </w:p>
    <w:p w14:paraId="37087916" w14:textId="366DBD44" w:rsidR="00315092" w:rsidRDefault="00EA03A8" w:rsidP="007C41B0">
      <w:pPr>
        <w:pStyle w:val="Proposal"/>
      </w:pPr>
      <w:bookmarkStart w:id="84" w:name="_Toc478132535"/>
      <w:bookmarkStart w:id="85" w:name="_Toc478129870"/>
      <w:bookmarkStart w:id="86" w:name="_Toc478133412"/>
      <w:bookmarkStart w:id="87" w:name="_Toc478134843"/>
      <w:bookmarkStart w:id="88" w:name="_Toc478135674"/>
      <w:bookmarkStart w:id="89" w:name="_Toc478133534"/>
      <w:bookmarkStart w:id="90" w:name="_Toc478157701"/>
      <w:bookmarkStart w:id="91" w:name="_Toc478160628"/>
      <w:r>
        <w:t>Assume that the base-line NR-SIB1 does not contain UE timers and constants.</w:t>
      </w:r>
      <w:bookmarkEnd w:id="84"/>
      <w:bookmarkEnd w:id="85"/>
      <w:bookmarkEnd w:id="86"/>
      <w:bookmarkEnd w:id="87"/>
      <w:bookmarkEnd w:id="88"/>
      <w:bookmarkEnd w:id="89"/>
      <w:bookmarkEnd w:id="90"/>
      <w:bookmarkEnd w:id="91"/>
    </w:p>
    <w:p w14:paraId="09FC0516" w14:textId="77777777" w:rsidR="002E2ED6" w:rsidRPr="00EA03A8" w:rsidRDefault="002E2ED6" w:rsidP="00EA03A8">
      <w:pPr>
        <w:pStyle w:val="Proposal"/>
        <w:numPr>
          <w:ilvl w:val="0"/>
          <w:numId w:val="0"/>
        </w:numPr>
      </w:pPr>
    </w:p>
    <w:p w14:paraId="6331B050" w14:textId="3EAD9CCC" w:rsidR="00902B65" w:rsidRPr="00365F29" w:rsidRDefault="00902B65" w:rsidP="00902B65">
      <w:pPr>
        <w:jc w:val="center"/>
        <w:rPr>
          <w:b/>
        </w:rPr>
      </w:pPr>
      <w:r w:rsidRPr="00FC42A9">
        <w:rPr>
          <w:b/>
        </w:rPr>
        <w:t xml:space="preserve">Table </w:t>
      </w:r>
      <w:r w:rsidR="003B50FE" w:rsidRPr="00FC42A9">
        <w:rPr>
          <w:b/>
        </w:rPr>
        <w:t>3</w:t>
      </w:r>
      <w:r w:rsidRPr="00FC42A9">
        <w:rPr>
          <w:b/>
        </w:rPr>
        <w:t>: Baseline</w:t>
      </w:r>
      <w:r>
        <w:rPr>
          <w:b/>
        </w:rPr>
        <w:t xml:space="preserve"> </w:t>
      </w:r>
      <w:r w:rsidR="0003476A">
        <w:rPr>
          <w:b/>
        </w:rPr>
        <w:t>NR-</w:t>
      </w:r>
      <w:r>
        <w:rPr>
          <w:b/>
        </w:rPr>
        <w:t>SIB1 contents. Note that additional information elements are likely to be included based on further RAN2 decisions.</w:t>
      </w:r>
    </w:p>
    <w:tbl>
      <w:tblPr>
        <w:tblStyle w:val="GridTable4"/>
        <w:tblW w:w="9776" w:type="dxa"/>
        <w:tblLook w:val="04A0" w:firstRow="1" w:lastRow="0" w:firstColumn="1" w:lastColumn="0" w:noHBand="0" w:noVBand="1"/>
      </w:tblPr>
      <w:tblGrid>
        <w:gridCol w:w="3539"/>
        <w:gridCol w:w="6237"/>
      </w:tblGrid>
      <w:tr w:rsidR="004C34D2" w14:paraId="42B25272" w14:textId="77777777" w:rsidTr="004C34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9318E4E" w14:textId="77777777" w:rsidR="004C34D2" w:rsidRPr="00663A16" w:rsidRDefault="004C34D2" w:rsidP="0003476A">
            <w:pPr>
              <w:jc w:val="left"/>
              <w:rPr>
                <w:b w:val="0"/>
              </w:rPr>
            </w:pPr>
            <w:r w:rsidRPr="00663A16">
              <w:rPr>
                <w:b w:val="0"/>
              </w:rPr>
              <w:t>Information element</w:t>
            </w:r>
          </w:p>
        </w:tc>
        <w:tc>
          <w:tcPr>
            <w:tcW w:w="6237" w:type="dxa"/>
          </w:tcPr>
          <w:p w14:paraId="7D2D4C9B" w14:textId="36CEA616" w:rsidR="004C34D2" w:rsidRPr="00663A16" w:rsidRDefault="004C34D2" w:rsidP="0003476A">
            <w:pPr>
              <w:jc w:val="left"/>
              <w:cnfStyle w:val="100000000000" w:firstRow="1" w:lastRow="0" w:firstColumn="0" w:lastColumn="0" w:oddVBand="0" w:evenVBand="0" w:oddHBand="0" w:evenHBand="0" w:firstRowFirstColumn="0" w:firstRowLastColumn="0" w:lastRowFirstColumn="0" w:lastRowLastColumn="0"/>
              <w:rPr>
                <w:b w:val="0"/>
              </w:rPr>
            </w:pPr>
            <w:r>
              <w:rPr>
                <w:b w:val="0"/>
              </w:rPr>
              <w:t>Comment</w:t>
            </w:r>
          </w:p>
        </w:tc>
      </w:tr>
      <w:tr w:rsidR="004C34D2" w14:paraId="4472AF9A"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E11AC97" w14:textId="77777777" w:rsidR="004C34D2" w:rsidRDefault="004C34D2" w:rsidP="0003476A">
            <w:pPr>
              <w:jc w:val="left"/>
            </w:pPr>
            <w:r>
              <w:t>List of PLMNs</w:t>
            </w:r>
          </w:p>
        </w:tc>
        <w:tc>
          <w:tcPr>
            <w:tcW w:w="6237" w:type="dxa"/>
          </w:tcPr>
          <w:p w14:paraId="1716FA25" w14:textId="70B79BA0" w:rsidR="004C34D2" w:rsidRDefault="00E93246" w:rsidP="0003476A">
            <w:pPr>
              <w:jc w:val="left"/>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r>
            <w:r w:rsidR="004C34D2">
              <w:t xml:space="preserve">May need to be extended to support new use cases, see </w:t>
            </w:r>
            <w:r w:rsidR="009B47AC">
              <w:rPr>
                <w:highlight w:val="yellow"/>
              </w:rPr>
              <w:fldChar w:fldCharType="begin"/>
            </w:r>
            <w:r w:rsidR="009B47AC">
              <w:instrText xml:space="preserve"> REF _Ref478157493 \r \h </w:instrText>
            </w:r>
            <w:r w:rsidR="009B47AC">
              <w:rPr>
                <w:highlight w:val="yellow"/>
              </w:rPr>
            </w:r>
            <w:r w:rsidR="009B47AC">
              <w:rPr>
                <w:highlight w:val="yellow"/>
              </w:rPr>
              <w:fldChar w:fldCharType="separate"/>
            </w:r>
            <w:r w:rsidR="009B47AC">
              <w:t>[1]</w:t>
            </w:r>
            <w:r w:rsidR="009B47AC">
              <w:rPr>
                <w:highlight w:val="yellow"/>
              </w:rPr>
              <w:fldChar w:fldCharType="end"/>
            </w:r>
          </w:p>
        </w:tc>
      </w:tr>
      <w:tr w:rsidR="004C34D2" w14:paraId="70B4072B" w14:textId="77777777" w:rsidTr="004C34D2">
        <w:tc>
          <w:tcPr>
            <w:cnfStyle w:val="001000000000" w:firstRow="0" w:lastRow="0" w:firstColumn="1" w:lastColumn="0" w:oddVBand="0" w:evenVBand="0" w:oddHBand="0" w:evenHBand="0" w:firstRowFirstColumn="0" w:firstRowLastColumn="0" w:lastRowFirstColumn="0" w:lastRowLastColumn="0"/>
            <w:tcW w:w="3539" w:type="dxa"/>
          </w:tcPr>
          <w:p w14:paraId="51A4A647" w14:textId="2C0E1BA0" w:rsidR="004C34D2" w:rsidRDefault="004C34D2" w:rsidP="0003476A">
            <w:pPr>
              <w:jc w:val="left"/>
            </w:pPr>
            <w:r>
              <w:t>Tracking Area Code</w:t>
            </w:r>
          </w:p>
        </w:tc>
        <w:tc>
          <w:tcPr>
            <w:tcW w:w="6237" w:type="dxa"/>
          </w:tcPr>
          <w:p w14:paraId="348BC291" w14:textId="0C1D6BCD" w:rsidR="004C34D2" w:rsidRDefault="004C34D2" w:rsidP="0003476A">
            <w:pPr>
              <w:jc w:val="left"/>
              <w:cnfStyle w:val="000000000000" w:firstRow="0" w:lastRow="0" w:firstColumn="0" w:lastColumn="0" w:oddVBand="0" w:evenVBand="0" w:oddHBand="0" w:evenHBand="0" w:firstRowFirstColumn="0" w:firstRowLastColumn="0" w:lastRowFirstColumn="0" w:lastRowLastColumn="0"/>
            </w:pPr>
            <w:r>
              <w:t>Need to be verified with SA2.</w:t>
            </w:r>
          </w:p>
        </w:tc>
      </w:tr>
      <w:tr w:rsidR="004C34D2" w14:paraId="35B9269B"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EC78667" w14:textId="6D3083A1" w:rsidR="004C34D2" w:rsidRDefault="004C34D2" w:rsidP="0003476A">
            <w:pPr>
              <w:jc w:val="left"/>
            </w:pPr>
            <w:r>
              <w:t xml:space="preserve">Cell </w:t>
            </w:r>
            <w:r w:rsidR="00155238">
              <w:t>I</w:t>
            </w:r>
            <w:r>
              <w:t>dentity</w:t>
            </w:r>
          </w:p>
        </w:tc>
        <w:tc>
          <w:tcPr>
            <w:tcW w:w="6237" w:type="dxa"/>
          </w:tcPr>
          <w:p w14:paraId="477C06FE" w14:textId="281E40C5" w:rsidR="004C34D2" w:rsidRDefault="004C34D2" w:rsidP="0003476A">
            <w:pPr>
              <w:jc w:val="left"/>
              <w:cnfStyle w:val="000000100000" w:firstRow="0" w:lastRow="0" w:firstColumn="0" w:lastColumn="0" w:oddVBand="0" w:evenVBand="0" w:oddHBand="1" w:evenHBand="0" w:firstRowFirstColumn="0" w:firstRowLastColumn="0" w:lastRowFirstColumn="0" w:lastRowLastColumn="0"/>
            </w:pPr>
          </w:p>
        </w:tc>
      </w:tr>
      <w:tr w:rsidR="004C34D2" w14:paraId="3AE17376" w14:textId="77777777" w:rsidTr="004C34D2">
        <w:tc>
          <w:tcPr>
            <w:cnfStyle w:val="001000000000" w:firstRow="0" w:lastRow="0" w:firstColumn="1" w:lastColumn="0" w:oddVBand="0" w:evenVBand="0" w:oddHBand="0" w:evenHBand="0" w:firstRowFirstColumn="0" w:firstRowLastColumn="0" w:lastRowFirstColumn="0" w:lastRowLastColumn="0"/>
            <w:tcW w:w="3539" w:type="dxa"/>
          </w:tcPr>
          <w:p w14:paraId="643C6C9B" w14:textId="601EE490" w:rsidR="004C34D2" w:rsidRDefault="00734B18" w:rsidP="0003476A">
            <w:pPr>
              <w:jc w:val="left"/>
            </w:pPr>
            <w:r>
              <w:t>Cell camping parameters</w:t>
            </w:r>
          </w:p>
        </w:tc>
        <w:tc>
          <w:tcPr>
            <w:tcW w:w="6237" w:type="dxa"/>
          </w:tcPr>
          <w:p w14:paraId="7D1F753C" w14:textId="1657E745" w:rsidR="004C34D2" w:rsidRDefault="00734B18" w:rsidP="0003476A">
            <w:pPr>
              <w:jc w:val="left"/>
              <w:cnfStyle w:val="000000000000" w:firstRow="0" w:lastRow="0" w:firstColumn="0" w:lastColumn="0" w:oddVBand="0" w:evenVBand="0" w:oddHBand="0" w:evenHBand="0" w:firstRowFirstColumn="0" w:firstRowLastColumn="0" w:lastRowFirstColumn="0" w:lastRowLastColumn="0"/>
            </w:pPr>
            <w:r>
              <w:t xml:space="preserve">See table </w:t>
            </w:r>
            <w:r w:rsidR="003B50FE" w:rsidRPr="00522561">
              <w:t>4</w:t>
            </w:r>
          </w:p>
        </w:tc>
      </w:tr>
      <w:tr w:rsidR="004C34D2" w14:paraId="66273AD6"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E7BBEBD" w14:textId="0EB1C4DE" w:rsidR="004C34D2" w:rsidRDefault="004C34D2" w:rsidP="0003476A">
            <w:pPr>
              <w:jc w:val="left"/>
            </w:pPr>
            <w:r>
              <w:t>p-Max</w:t>
            </w:r>
          </w:p>
        </w:tc>
        <w:tc>
          <w:tcPr>
            <w:tcW w:w="6237" w:type="dxa"/>
          </w:tcPr>
          <w:p w14:paraId="4C514DEC" w14:textId="68D08072" w:rsidR="004C34D2" w:rsidRDefault="004C34D2" w:rsidP="0003476A">
            <w:pPr>
              <w:jc w:val="left"/>
              <w:cnfStyle w:val="000000100000" w:firstRow="0" w:lastRow="0" w:firstColumn="0" w:lastColumn="0" w:oddVBand="0" w:evenVBand="0" w:oddHBand="1" w:evenHBand="0" w:firstRowFirstColumn="0" w:firstRowLastColumn="0" w:lastRowFirstColumn="0" w:lastRowLastColumn="0"/>
            </w:pPr>
            <w:r>
              <w:t>Need to be verified with RAN1</w:t>
            </w:r>
          </w:p>
        </w:tc>
      </w:tr>
      <w:tr w:rsidR="004C34D2" w14:paraId="65692B24" w14:textId="77777777" w:rsidTr="004C34D2">
        <w:tc>
          <w:tcPr>
            <w:cnfStyle w:val="001000000000" w:firstRow="0" w:lastRow="0" w:firstColumn="1" w:lastColumn="0" w:oddVBand="0" w:evenVBand="0" w:oddHBand="0" w:evenHBand="0" w:firstRowFirstColumn="0" w:firstRowLastColumn="0" w:lastRowFirstColumn="0" w:lastRowLastColumn="0"/>
            <w:tcW w:w="3539" w:type="dxa"/>
          </w:tcPr>
          <w:p w14:paraId="569ACB51" w14:textId="09141B08" w:rsidR="004C34D2" w:rsidRDefault="004C34D2" w:rsidP="0003476A">
            <w:pPr>
              <w:jc w:val="left"/>
            </w:pPr>
            <w:r>
              <w:t>Frequency Band Information</w:t>
            </w:r>
          </w:p>
        </w:tc>
        <w:tc>
          <w:tcPr>
            <w:tcW w:w="6237" w:type="dxa"/>
          </w:tcPr>
          <w:p w14:paraId="0FCC930A" w14:textId="77777777" w:rsidR="00315092" w:rsidRDefault="00315092" w:rsidP="0003476A">
            <w:pPr>
              <w:jc w:val="left"/>
              <w:cnfStyle w:val="000000000000" w:firstRow="0" w:lastRow="0" w:firstColumn="0" w:lastColumn="0" w:oddVBand="0" w:evenVBand="0" w:oddHBand="0" w:evenHBand="0" w:firstRowFirstColumn="0" w:firstRowLastColumn="0" w:lastRowFirstColumn="0" w:lastRowLastColumn="0"/>
            </w:pPr>
            <w:r>
              <w:t xml:space="preserve">Including </w:t>
            </w:r>
            <w:r w:rsidR="004C34D2">
              <w:t>multi-band</w:t>
            </w:r>
            <w:r w:rsidR="00E93246">
              <w:t xml:space="preserve"> information</w:t>
            </w:r>
          </w:p>
          <w:p w14:paraId="0B76BE24" w14:textId="340052D2" w:rsidR="004C34D2" w:rsidRDefault="00315092" w:rsidP="0003476A">
            <w:pPr>
              <w:jc w:val="left"/>
              <w:cnfStyle w:val="000000000000" w:firstRow="0" w:lastRow="0" w:firstColumn="0" w:lastColumn="0" w:oddVBand="0" w:evenVBand="0" w:oddHBand="0" w:evenHBand="0" w:firstRowFirstColumn="0" w:firstRowLastColumn="0" w:lastRowFirstColumn="0" w:lastRowLastColumn="0"/>
            </w:pPr>
            <w:r>
              <w:t>Including UL band information from LTE SIB2.</w:t>
            </w:r>
          </w:p>
        </w:tc>
      </w:tr>
      <w:tr w:rsidR="002E2ED6" w14:paraId="76D0D1C6"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046586C" w14:textId="24059A7E" w:rsidR="002E2ED6" w:rsidRDefault="002E2ED6" w:rsidP="002E2ED6">
            <w:pPr>
              <w:jc w:val="left"/>
            </w:pPr>
            <w:r>
              <w:t>Access Barring parameters</w:t>
            </w:r>
          </w:p>
        </w:tc>
        <w:tc>
          <w:tcPr>
            <w:tcW w:w="6237" w:type="dxa"/>
          </w:tcPr>
          <w:p w14:paraId="05BB203F" w14:textId="20C44130" w:rsidR="002E2ED6" w:rsidRDefault="002E2ED6" w:rsidP="002E2ED6">
            <w:pPr>
              <w:jc w:val="left"/>
              <w:cnfStyle w:val="000000100000" w:firstRow="0" w:lastRow="0" w:firstColumn="0" w:lastColumn="0" w:oddVBand="0" w:evenVBand="0" w:oddHBand="1" w:evenHBand="0" w:firstRowFirstColumn="0" w:firstRowLastColumn="0" w:lastRowFirstColumn="0" w:lastRowLastColumn="0"/>
            </w:pPr>
            <w:r>
              <w:t>May aim for a unified approach instead of reusing LTE IEs.</w:t>
            </w:r>
          </w:p>
        </w:tc>
      </w:tr>
      <w:tr w:rsidR="002E2ED6" w14:paraId="435BCD50" w14:textId="77777777" w:rsidTr="004C34D2">
        <w:tc>
          <w:tcPr>
            <w:cnfStyle w:val="001000000000" w:firstRow="0" w:lastRow="0" w:firstColumn="1" w:lastColumn="0" w:oddVBand="0" w:evenVBand="0" w:oddHBand="0" w:evenHBand="0" w:firstRowFirstColumn="0" w:firstRowLastColumn="0" w:lastRowFirstColumn="0" w:lastRowLastColumn="0"/>
            <w:tcW w:w="3539" w:type="dxa"/>
          </w:tcPr>
          <w:p w14:paraId="35B42C13" w14:textId="5FB12822" w:rsidR="002E2ED6" w:rsidRDefault="002E2ED6" w:rsidP="002E2ED6">
            <w:pPr>
              <w:jc w:val="left"/>
            </w:pPr>
            <w:r>
              <w:t>Initial access configuration</w:t>
            </w:r>
          </w:p>
        </w:tc>
        <w:tc>
          <w:tcPr>
            <w:tcW w:w="6237" w:type="dxa"/>
          </w:tcPr>
          <w:p w14:paraId="5C0B94E4" w14:textId="420F29D3" w:rsidR="002E2ED6" w:rsidRDefault="002E2ED6" w:rsidP="002E2ED6">
            <w:pPr>
              <w:jc w:val="left"/>
              <w:cnfStyle w:val="000000000000" w:firstRow="0" w:lastRow="0" w:firstColumn="0" w:lastColumn="0" w:oddVBand="0" w:evenVBand="0" w:oddHBand="0" w:evenHBand="0" w:firstRowFirstColumn="0" w:firstRowLastColumn="0" w:lastRowFirstColumn="0" w:lastRowLastColumn="0"/>
            </w:pPr>
            <w:r>
              <w:t>Including RACH configuration, but also other physical channel and higher layer configurations needed at least to be able to receive messages 2 and 4 and to transmit msg3.</w:t>
            </w:r>
          </w:p>
        </w:tc>
      </w:tr>
      <w:tr w:rsidR="002E2ED6" w14:paraId="235A2AAD" w14:textId="77777777" w:rsidTr="004C34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39596DD4" w14:textId="6EECC9FE" w:rsidR="002E2ED6" w:rsidRDefault="002E2ED6" w:rsidP="002E2ED6">
            <w:pPr>
              <w:jc w:val="left"/>
            </w:pPr>
            <w:r>
              <w:t>Scheduling Info List</w:t>
            </w:r>
          </w:p>
        </w:tc>
        <w:tc>
          <w:tcPr>
            <w:tcW w:w="6237" w:type="dxa"/>
          </w:tcPr>
          <w:p w14:paraId="36D72366" w14:textId="68FF6112" w:rsidR="002E2ED6" w:rsidRDefault="002E2ED6" w:rsidP="002E2ED6">
            <w:pPr>
              <w:jc w:val="left"/>
              <w:cnfStyle w:val="000000100000" w:firstRow="0" w:lastRow="0" w:firstColumn="0" w:lastColumn="0" w:oddVBand="0" w:evenVBand="0" w:oddHBand="1" w:evenHBand="0" w:firstRowFirstColumn="0" w:firstRowLastColumn="0" w:lastRowFirstColumn="0" w:lastRowLastColumn="0"/>
            </w:pPr>
            <w:r>
              <w:t xml:space="preserve">See table </w:t>
            </w:r>
            <w:r w:rsidR="003B50FE">
              <w:t>5</w:t>
            </w:r>
            <w:r>
              <w:t xml:space="preserve"> for details</w:t>
            </w:r>
          </w:p>
        </w:tc>
      </w:tr>
      <w:tr w:rsidR="002E2ED6" w14:paraId="4840C8ED" w14:textId="77777777" w:rsidTr="004C34D2">
        <w:tc>
          <w:tcPr>
            <w:cnfStyle w:val="001000000000" w:firstRow="0" w:lastRow="0" w:firstColumn="1" w:lastColumn="0" w:oddVBand="0" w:evenVBand="0" w:oddHBand="0" w:evenHBand="0" w:firstRowFirstColumn="0" w:firstRowLastColumn="0" w:lastRowFirstColumn="0" w:lastRowLastColumn="0"/>
            <w:tcW w:w="3539" w:type="dxa"/>
          </w:tcPr>
          <w:p w14:paraId="2F72C2FF" w14:textId="27C8B3E5" w:rsidR="002E2ED6" w:rsidRDefault="002E2ED6" w:rsidP="002E2ED6">
            <w:pPr>
              <w:jc w:val="left"/>
            </w:pPr>
            <w:r>
              <w:t>Additional parameters for requesting other SI</w:t>
            </w:r>
          </w:p>
        </w:tc>
        <w:tc>
          <w:tcPr>
            <w:tcW w:w="6237" w:type="dxa"/>
          </w:tcPr>
          <w:p w14:paraId="60AF82FB" w14:textId="6573D53F" w:rsidR="002E2ED6" w:rsidRDefault="002E2ED6" w:rsidP="002E2ED6">
            <w:pPr>
              <w:jc w:val="left"/>
              <w:cnfStyle w:val="000000000000" w:firstRow="0" w:lastRow="0" w:firstColumn="0" w:lastColumn="0" w:oddVBand="0" w:evenVBand="0" w:oddHBand="0" w:evenHBand="0" w:firstRowFirstColumn="0" w:firstRowLastColumn="0" w:lastRowFirstColumn="0" w:lastRowLastColumn="0"/>
            </w:pPr>
            <w:r>
              <w:t>E.g. special RA preamble values, dedicated RACH opportunities, …</w:t>
            </w:r>
          </w:p>
        </w:tc>
      </w:tr>
    </w:tbl>
    <w:p w14:paraId="64B39636" w14:textId="59FBACCB" w:rsidR="004C34D2" w:rsidRDefault="004C34D2" w:rsidP="00A4508B"/>
    <w:p w14:paraId="2720D54B" w14:textId="6B1E8CF7" w:rsidR="002E2ED6" w:rsidRDefault="002E2ED6" w:rsidP="003B50FE">
      <w:pPr>
        <w:jc w:val="center"/>
      </w:pPr>
      <w:r w:rsidRPr="00522561">
        <w:rPr>
          <w:b/>
        </w:rPr>
        <w:t xml:space="preserve">Table </w:t>
      </w:r>
      <w:r w:rsidR="003B50FE" w:rsidRPr="00522561">
        <w:rPr>
          <w:b/>
        </w:rPr>
        <w:t>4</w:t>
      </w:r>
      <w:r w:rsidRPr="00365F29">
        <w:rPr>
          <w:b/>
        </w:rPr>
        <w:t xml:space="preserve">: </w:t>
      </w:r>
      <w:r>
        <w:rPr>
          <w:b/>
        </w:rPr>
        <w:t>Cell camping parameters</w:t>
      </w:r>
    </w:p>
    <w:tbl>
      <w:tblPr>
        <w:tblStyle w:val="GridTable4"/>
        <w:tblW w:w="9776" w:type="dxa"/>
        <w:tblLook w:val="04A0" w:firstRow="1" w:lastRow="0" w:firstColumn="1" w:lastColumn="0" w:noHBand="0" w:noVBand="1"/>
      </w:tblPr>
      <w:tblGrid>
        <w:gridCol w:w="3539"/>
        <w:gridCol w:w="6237"/>
      </w:tblGrid>
      <w:tr w:rsidR="00734B18" w14:paraId="52BBE7A5" w14:textId="77777777" w:rsidTr="008871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6CF70F0" w14:textId="54FC3DBC" w:rsidR="00734B18" w:rsidRPr="00155238" w:rsidRDefault="00734B18" w:rsidP="0003476A">
            <w:pPr>
              <w:jc w:val="left"/>
              <w:rPr>
                <w:b w:val="0"/>
              </w:rPr>
            </w:pPr>
            <w:r>
              <w:rPr>
                <w:b w:val="0"/>
              </w:rPr>
              <w:t>Cell camping parameters</w:t>
            </w:r>
          </w:p>
        </w:tc>
        <w:tc>
          <w:tcPr>
            <w:tcW w:w="6237" w:type="dxa"/>
          </w:tcPr>
          <w:p w14:paraId="2F2C54BF" w14:textId="77777777" w:rsidR="00734B18" w:rsidRPr="00155238" w:rsidRDefault="00734B18" w:rsidP="0003476A">
            <w:pPr>
              <w:jc w:val="left"/>
              <w:cnfStyle w:val="100000000000" w:firstRow="1" w:lastRow="0" w:firstColumn="0" w:lastColumn="0" w:oddVBand="0" w:evenVBand="0" w:oddHBand="0" w:evenHBand="0" w:firstRowFirstColumn="0" w:firstRowLastColumn="0" w:lastRowFirstColumn="0" w:lastRowLastColumn="0"/>
              <w:rPr>
                <w:b w:val="0"/>
              </w:rPr>
            </w:pPr>
            <w:r w:rsidRPr="00155238">
              <w:rPr>
                <w:b w:val="0"/>
              </w:rPr>
              <w:t>Comment</w:t>
            </w:r>
          </w:p>
        </w:tc>
      </w:tr>
      <w:tr w:rsidR="00734B18" w14:paraId="0AA24357" w14:textId="77777777" w:rsidTr="008871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B290FE" w14:textId="3D46E49D" w:rsidR="00734B18" w:rsidRDefault="00734B18" w:rsidP="00734B18">
            <w:pPr>
              <w:jc w:val="left"/>
            </w:pPr>
            <w:r>
              <w:t>Cell Barred</w:t>
            </w:r>
          </w:p>
        </w:tc>
        <w:tc>
          <w:tcPr>
            <w:tcW w:w="6237" w:type="dxa"/>
          </w:tcPr>
          <w:p w14:paraId="167110E8" w14:textId="77777777" w:rsidR="00734B18" w:rsidRDefault="00734B18" w:rsidP="00734B18">
            <w:pPr>
              <w:jc w:val="left"/>
              <w:cnfStyle w:val="000000100000" w:firstRow="0" w:lastRow="0" w:firstColumn="0" w:lastColumn="0" w:oddVBand="0" w:evenVBand="0" w:oddHBand="1" w:evenHBand="0" w:firstRowFirstColumn="0" w:firstRowLastColumn="0" w:lastRowFirstColumn="0" w:lastRowLastColumn="0"/>
            </w:pPr>
          </w:p>
        </w:tc>
      </w:tr>
      <w:tr w:rsidR="00734B18" w14:paraId="4DB7B66D" w14:textId="77777777" w:rsidTr="0088710C">
        <w:tc>
          <w:tcPr>
            <w:cnfStyle w:val="001000000000" w:firstRow="0" w:lastRow="0" w:firstColumn="1" w:lastColumn="0" w:oddVBand="0" w:evenVBand="0" w:oddHBand="0" w:evenHBand="0" w:firstRowFirstColumn="0" w:firstRowLastColumn="0" w:lastRowFirstColumn="0" w:lastRowLastColumn="0"/>
            <w:tcW w:w="3539" w:type="dxa"/>
          </w:tcPr>
          <w:p w14:paraId="0DFE16C8" w14:textId="63BD3EEA" w:rsidR="00734B18" w:rsidRDefault="00734B18" w:rsidP="00734B18">
            <w:pPr>
              <w:jc w:val="left"/>
            </w:pPr>
            <w:r>
              <w:t>Intra Frequency Reselection allowed</w:t>
            </w:r>
          </w:p>
        </w:tc>
        <w:tc>
          <w:tcPr>
            <w:tcW w:w="6237" w:type="dxa"/>
          </w:tcPr>
          <w:p w14:paraId="67BCB6A5" w14:textId="0C9BFED9" w:rsidR="00734B18" w:rsidRDefault="00734B18" w:rsidP="00734B18">
            <w:pPr>
              <w:jc w:val="left"/>
              <w:cnfStyle w:val="000000000000" w:firstRow="0" w:lastRow="0" w:firstColumn="0" w:lastColumn="0" w:oddVBand="0" w:evenVBand="0" w:oddHBand="0" w:evenHBand="0" w:firstRowFirstColumn="0" w:firstRowLastColumn="0" w:lastRowFirstColumn="0" w:lastRowLastColumn="0"/>
            </w:pPr>
          </w:p>
        </w:tc>
      </w:tr>
      <w:tr w:rsidR="00734B18" w14:paraId="11FB6115" w14:textId="77777777" w:rsidTr="008871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BDE4F50" w14:textId="6E2375B7" w:rsidR="00734B18" w:rsidRDefault="00734B18" w:rsidP="00734B18">
            <w:pPr>
              <w:jc w:val="left"/>
            </w:pPr>
            <w:r>
              <w:t>Q_RxLevMin</w:t>
            </w:r>
          </w:p>
        </w:tc>
        <w:tc>
          <w:tcPr>
            <w:tcW w:w="6237" w:type="dxa"/>
          </w:tcPr>
          <w:p w14:paraId="3A957020" w14:textId="578C911D" w:rsidR="00734B18" w:rsidRDefault="00734B18" w:rsidP="00734B18">
            <w:pPr>
              <w:jc w:val="left"/>
              <w:cnfStyle w:val="000000100000" w:firstRow="0" w:lastRow="0" w:firstColumn="0" w:lastColumn="0" w:oddVBand="0" w:evenVBand="0" w:oddHBand="1" w:evenHBand="0" w:firstRowFirstColumn="0" w:firstRowLastColumn="0" w:lastRowFirstColumn="0" w:lastRowLastColumn="0"/>
            </w:pPr>
          </w:p>
        </w:tc>
      </w:tr>
      <w:tr w:rsidR="00734B18" w14:paraId="0F246E5B" w14:textId="77777777" w:rsidTr="0088710C">
        <w:tc>
          <w:tcPr>
            <w:cnfStyle w:val="001000000000" w:firstRow="0" w:lastRow="0" w:firstColumn="1" w:lastColumn="0" w:oddVBand="0" w:evenVBand="0" w:oddHBand="0" w:evenHBand="0" w:firstRowFirstColumn="0" w:firstRowLastColumn="0" w:lastRowFirstColumn="0" w:lastRowLastColumn="0"/>
            <w:tcW w:w="3539" w:type="dxa"/>
          </w:tcPr>
          <w:p w14:paraId="73C813DB" w14:textId="6167DE19" w:rsidR="00734B18" w:rsidRDefault="00734B18" w:rsidP="00734B18">
            <w:pPr>
              <w:jc w:val="left"/>
            </w:pPr>
            <w:r>
              <w:t>Q_RxLevMinOffset</w:t>
            </w:r>
          </w:p>
        </w:tc>
        <w:tc>
          <w:tcPr>
            <w:tcW w:w="6237" w:type="dxa"/>
          </w:tcPr>
          <w:p w14:paraId="5DAE9F5C" w14:textId="46A7EDE9" w:rsidR="00734B18" w:rsidRDefault="00734B18" w:rsidP="00734B18">
            <w:pPr>
              <w:jc w:val="left"/>
              <w:cnfStyle w:val="000000000000" w:firstRow="0" w:lastRow="0" w:firstColumn="0" w:lastColumn="0" w:oddVBand="0" w:evenVBand="0" w:oddHBand="0" w:evenHBand="0" w:firstRowFirstColumn="0" w:firstRowLastColumn="0" w:lastRowFirstColumn="0" w:lastRowLastColumn="0"/>
            </w:pPr>
          </w:p>
        </w:tc>
      </w:tr>
    </w:tbl>
    <w:p w14:paraId="5117F6FB" w14:textId="77777777" w:rsidR="00734B18" w:rsidRDefault="00734B18" w:rsidP="00A4508B"/>
    <w:p w14:paraId="64A55172" w14:textId="0FD83C16" w:rsidR="00734B18" w:rsidRDefault="002E2ED6" w:rsidP="003B50FE">
      <w:pPr>
        <w:jc w:val="center"/>
      </w:pPr>
      <w:r w:rsidRPr="00522561">
        <w:rPr>
          <w:b/>
        </w:rPr>
        <w:t xml:space="preserve">Table </w:t>
      </w:r>
      <w:r w:rsidR="003B50FE" w:rsidRPr="00522561">
        <w:rPr>
          <w:b/>
        </w:rPr>
        <w:t>5</w:t>
      </w:r>
      <w:r w:rsidRPr="00365F29">
        <w:rPr>
          <w:b/>
        </w:rPr>
        <w:t xml:space="preserve">: </w:t>
      </w:r>
      <w:r>
        <w:rPr>
          <w:b/>
        </w:rPr>
        <w:t>SI scheduling information parameters</w:t>
      </w:r>
    </w:p>
    <w:tbl>
      <w:tblPr>
        <w:tblStyle w:val="GridTable4"/>
        <w:tblW w:w="9776" w:type="dxa"/>
        <w:tblLook w:val="04A0" w:firstRow="1" w:lastRow="0" w:firstColumn="1" w:lastColumn="0" w:noHBand="0" w:noVBand="1"/>
      </w:tblPr>
      <w:tblGrid>
        <w:gridCol w:w="3539"/>
        <w:gridCol w:w="6237"/>
      </w:tblGrid>
      <w:tr w:rsidR="00155238" w14:paraId="608A1A2A" w14:textId="77777777" w:rsidTr="008871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536F285" w14:textId="0A808F39" w:rsidR="00155238" w:rsidRPr="00155238" w:rsidRDefault="00155238" w:rsidP="0003476A">
            <w:pPr>
              <w:jc w:val="left"/>
              <w:rPr>
                <w:b w:val="0"/>
              </w:rPr>
            </w:pPr>
            <w:r w:rsidRPr="00155238">
              <w:rPr>
                <w:b w:val="0"/>
              </w:rPr>
              <w:t>Scheduling Info List</w:t>
            </w:r>
          </w:p>
        </w:tc>
        <w:tc>
          <w:tcPr>
            <w:tcW w:w="6237" w:type="dxa"/>
          </w:tcPr>
          <w:p w14:paraId="04E1ABD7" w14:textId="567B49CD" w:rsidR="00155238" w:rsidRPr="00155238" w:rsidRDefault="00155238" w:rsidP="00155238">
            <w:pPr>
              <w:jc w:val="left"/>
              <w:cnfStyle w:val="100000000000" w:firstRow="1" w:lastRow="0" w:firstColumn="0" w:lastColumn="0" w:oddVBand="0" w:evenVBand="0" w:oddHBand="0" w:evenHBand="0" w:firstRowFirstColumn="0" w:firstRowLastColumn="0" w:lastRowFirstColumn="0" w:lastRowLastColumn="0"/>
              <w:rPr>
                <w:b w:val="0"/>
              </w:rPr>
            </w:pPr>
            <w:r w:rsidRPr="00155238">
              <w:rPr>
                <w:b w:val="0"/>
              </w:rPr>
              <w:t>Comment</w:t>
            </w:r>
          </w:p>
        </w:tc>
      </w:tr>
      <w:tr w:rsidR="00155238" w14:paraId="1B590B75" w14:textId="77777777" w:rsidTr="008871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1B7F978" w14:textId="61BB27F5" w:rsidR="00155238" w:rsidRDefault="00155238" w:rsidP="00155238">
            <w:pPr>
              <w:jc w:val="left"/>
            </w:pPr>
            <w:r>
              <w:t>SI Periodicity</w:t>
            </w:r>
          </w:p>
        </w:tc>
        <w:tc>
          <w:tcPr>
            <w:tcW w:w="6237" w:type="dxa"/>
          </w:tcPr>
          <w:p w14:paraId="29EA44AB" w14:textId="0D0D5A9E" w:rsidR="00155238" w:rsidRDefault="00155238" w:rsidP="00155238">
            <w:pPr>
              <w:jc w:val="left"/>
              <w:cnfStyle w:val="000000100000" w:firstRow="0" w:lastRow="0" w:firstColumn="0" w:lastColumn="0" w:oddVBand="0" w:evenVBand="0" w:oddHBand="1" w:evenHBand="0" w:firstRowFirstColumn="0" w:firstRowLastColumn="0" w:lastRowFirstColumn="0" w:lastRowLastColumn="0"/>
            </w:pPr>
          </w:p>
        </w:tc>
      </w:tr>
      <w:tr w:rsidR="00155238" w14:paraId="5DE5505E" w14:textId="77777777" w:rsidTr="0088710C">
        <w:tc>
          <w:tcPr>
            <w:cnfStyle w:val="001000000000" w:firstRow="0" w:lastRow="0" w:firstColumn="1" w:lastColumn="0" w:oddVBand="0" w:evenVBand="0" w:oddHBand="0" w:evenHBand="0" w:firstRowFirstColumn="0" w:firstRowLastColumn="0" w:lastRowFirstColumn="0" w:lastRowLastColumn="0"/>
            <w:tcW w:w="3539" w:type="dxa"/>
          </w:tcPr>
          <w:p w14:paraId="7AE2B731" w14:textId="4729A0AE" w:rsidR="00155238" w:rsidRDefault="00155238" w:rsidP="00155238">
            <w:pPr>
              <w:jc w:val="left"/>
            </w:pPr>
            <w:r>
              <w:t>SIB Mapping info</w:t>
            </w:r>
          </w:p>
        </w:tc>
        <w:tc>
          <w:tcPr>
            <w:tcW w:w="6237" w:type="dxa"/>
          </w:tcPr>
          <w:p w14:paraId="669ADB8B" w14:textId="25A9EFF6" w:rsidR="00155238" w:rsidRDefault="00155238" w:rsidP="00155238">
            <w:pPr>
              <w:jc w:val="left"/>
              <w:cnfStyle w:val="000000000000" w:firstRow="0" w:lastRow="0" w:firstColumn="0" w:lastColumn="0" w:oddVBand="0" w:evenVBand="0" w:oddHBand="0" w:evenHBand="0" w:firstRowFirstColumn="0" w:firstRowLastColumn="0" w:lastRowFirstColumn="0" w:lastRowLastColumn="0"/>
            </w:pPr>
            <w:r>
              <w:t>Sequence of SIBs</w:t>
            </w:r>
          </w:p>
        </w:tc>
      </w:tr>
      <w:tr w:rsidR="00155238" w14:paraId="50AEBB57" w14:textId="77777777" w:rsidTr="008871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280840" w14:textId="49FB2219" w:rsidR="00155238" w:rsidRDefault="00155238" w:rsidP="00155238">
            <w:pPr>
              <w:jc w:val="left"/>
            </w:pPr>
            <w:r>
              <w:t>Value Tag</w:t>
            </w:r>
            <w:r w:rsidR="00365F29">
              <w:t xml:space="preserve"> / Index / Identifier</w:t>
            </w:r>
          </w:p>
        </w:tc>
        <w:tc>
          <w:tcPr>
            <w:tcW w:w="6237" w:type="dxa"/>
          </w:tcPr>
          <w:p w14:paraId="05D17CD5" w14:textId="541DF397" w:rsidR="00155238" w:rsidRDefault="00155238" w:rsidP="00155238">
            <w:pPr>
              <w:jc w:val="left"/>
              <w:cnfStyle w:val="000000100000" w:firstRow="0" w:lastRow="0" w:firstColumn="0" w:lastColumn="0" w:oddVBand="0" w:evenVBand="0" w:oddHBand="1" w:evenHBand="0" w:firstRowFirstColumn="0" w:firstRowLastColumn="0" w:lastRowFirstColumn="0" w:lastRowLastColumn="0"/>
            </w:pPr>
            <w:r>
              <w:t>Value tag</w:t>
            </w:r>
            <w:r w:rsidR="00365F29">
              <w:t xml:space="preserve"> / Index / </w:t>
            </w:r>
            <w:r w:rsidR="00365F29">
              <w:t>Identifie</w:t>
            </w:r>
            <w:r w:rsidR="0045259C">
              <w:t>r</w:t>
            </w:r>
            <w:r>
              <w:t xml:space="preserve"> per SI </w:t>
            </w:r>
            <w:r>
              <w:t>message</w:t>
            </w:r>
          </w:p>
        </w:tc>
      </w:tr>
      <w:tr w:rsidR="00155238" w14:paraId="47CB9917" w14:textId="77777777" w:rsidTr="0088710C">
        <w:tc>
          <w:tcPr>
            <w:cnfStyle w:val="001000000000" w:firstRow="0" w:lastRow="0" w:firstColumn="1" w:lastColumn="0" w:oddVBand="0" w:evenVBand="0" w:oddHBand="0" w:evenHBand="0" w:firstRowFirstColumn="0" w:firstRowLastColumn="0" w:lastRowFirstColumn="0" w:lastRowLastColumn="0"/>
            <w:tcW w:w="3539" w:type="dxa"/>
          </w:tcPr>
          <w:p w14:paraId="01BA7C3F" w14:textId="573298B8" w:rsidR="00155238" w:rsidRDefault="00155238" w:rsidP="00155238">
            <w:pPr>
              <w:jc w:val="left"/>
            </w:pPr>
            <w:r>
              <w:t>SI Window Length</w:t>
            </w:r>
          </w:p>
        </w:tc>
        <w:tc>
          <w:tcPr>
            <w:tcW w:w="6237" w:type="dxa"/>
          </w:tcPr>
          <w:p w14:paraId="6A3D2BF0" w14:textId="79D432B2" w:rsidR="00155238" w:rsidRDefault="00155238" w:rsidP="00155238">
            <w:pPr>
              <w:jc w:val="left"/>
              <w:cnfStyle w:val="000000000000" w:firstRow="0" w:lastRow="0" w:firstColumn="0" w:lastColumn="0" w:oddVBand="0" w:evenVBand="0" w:oddHBand="0" w:evenHBand="0" w:firstRowFirstColumn="0" w:firstRowLastColumn="0" w:lastRowFirstColumn="0" w:lastRowLastColumn="0"/>
            </w:pPr>
            <w:r>
              <w:t>SI Window per SI message</w:t>
            </w:r>
          </w:p>
        </w:tc>
      </w:tr>
      <w:tr w:rsidR="00365F29" w14:paraId="3DDACBD0" w14:textId="77777777" w:rsidTr="008871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AA057F3" w14:textId="05FE017E" w:rsidR="00365F29" w:rsidRDefault="00365F29" w:rsidP="00155238">
            <w:pPr>
              <w:jc w:val="left"/>
            </w:pPr>
            <w:r>
              <w:t>On-demand indication</w:t>
            </w:r>
          </w:p>
        </w:tc>
        <w:tc>
          <w:tcPr>
            <w:tcW w:w="6237" w:type="dxa"/>
          </w:tcPr>
          <w:p w14:paraId="545AE39C" w14:textId="1D79F8DE" w:rsidR="00365F29" w:rsidRDefault="00365F29" w:rsidP="00155238">
            <w:pPr>
              <w:jc w:val="left"/>
              <w:cnfStyle w:val="000000100000" w:firstRow="0" w:lastRow="0" w:firstColumn="0" w:lastColumn="0" w:oddVBand="0" w:evenVBand="0" w:oddHBand="1" w:evenHBand="0" w:firstRowFirstColumn="0" w:firstRowLastColumn="0" w:lastRowFirstColumn="0" w:lastRowLastColumn="0"/>
            </w:pPr>
            <w:r>
              <w:t>Indication whether the SI is broadcast or available on-demand</w:t>
            </w:r>
          </w:p>
        </w:tc>
      </w:tr>
    </w:tbl>
    <w:p w14:paraId="1BBA2887" w14:textId="77777777" w:rsidR="00155238" w:rsidRDefault="00155238" w:rsidP="00A4508B"/>
    <w:p w14:paraId="460A6A5F" w14:textId="6D044D44" w:rsidR="00AF2ED4" w:rsidRDefault="00AF2ED4" w:rsidP="007C41B0"/>
    <w:p w14:paraId="5915148D" w14:textId="5A85ECD2" w:rsidR="00A4508B" w:rsidRPr="002E2ED6" w:rsidRDefault="002E2ED6" w:rsidP="007C41B0">
      <w:r w:rsidRPr="002E2ED6">
        <w:t xml:space="preserve">The contents of the NR-SIB are </w:t>
      </w:r>
      <w:r w:rsidRPr="002E2ED6">
        <w:t>summarized</w:t>
      </w:r>
      <w:r>
        <w:t xml:space="preserve"> in </w:t>
      </w:r>
      <w:r w:rsidRPr="00522561">
        <w:t xml:space="preserve">Table </w:t>
      </w:r>
      <w:r w:rsidR="00522561" w:rsidRPr="00522561">
        <w:t>3</w:t>
      </w:r>
      <w:r>
        <w:t xml:space="preserve">, and we propose to adopt this as the baseline NR-SIB1 contents. </w:t>
      </w:r>
      <w:r w:rsidRPr="002E2ED6">
        <w:t>Note that additional information elements are likely to be included based on further RAN2 decisions.</w:t>
      </w:r>
    </w:p>
    <w:p w14:paraId="4AE50A76" w14:textId="5EDB231B" w:rsidR="00AF2ED4" w:rsidRDefault="002E2ED6" w:rsidP="007C41B0">
      <w:pPr>
        <w:pStyle w:val="Proposal"/>
      </w:pPr>
      <w:bookmarkStart w:id="92" w:name="_Toc478132536"/>
      <w:bookmarkStart w:id="93" w:name="_Toc478129871"/>
      <w:bookmarkStart w:id="94" w:name="_Toc478133413"/>
      <w:bookmarkStart w:id="95" w:name="_Toc478134844"/>
      <w:bookmarkStart w:id="96" w:name="_Toc478135675"/>
      <w:bookmarkStart w:id="97" w:name="_Toc478133535"/>
      <w:bookmarkStart w:id="98" w:name="_Toc478157702"/>
      <w:bookmarkStart w:id="99" w:name="_Toc478160629"/>
      <w:r>
        <w:t xml:space="preserve">Adopt the list of information </w:t>
      </w:r>
      <w:r w:rsidRPr="00FC42A9">
        <w:t xml:space="preserve">elements in Table </w:t>
      </w:r>
      <w:r w:rsidR="00522561" w:rsidRPr="00FC42A9">
        <w:t>3</w:t>
      </w:r>
      <w:r>
        <w:t xml:space="preserve"> as the baseline </w:t>
      </w:r>
      <w:r w:rsidR="00AF2ED4">
        <w:t xml:space="preserve">NR-SIB1 </w:t>
      </w:r>
      <w:r>
        <w:t>contents.</w:t>
      </w:r>
      <w:bookmarkEnd w:id="99"/>
      <w:r>
        <w:t xml:space="preserve"> </w:t>
      </w:r>
      <w:bookmarkEnd w:id="92"/>
      <w:bookmarkEnd w:id="93"/>
      <w:bookmarkEnd w:id="94"/>
      <w:bookmarkEnd w:id="95"/>
      <w:bookmarkEnd w:id="96"/>
      <w:bookmarkEnd w:id="97"/>
      <w:bookmarkEnd w:id="98"/>
    </w:p>
    <w:p w14:paraId="7E690B51" w14:textId="77777777" w:rsidR="00C01F33" w:rsidRPr="00CE0424" w:rsidRDefault="00C01F33" w:rsidP="00CE0424">
      <w:pPr>
        <w:pStyle w:val="Heading1"/>
      </w:pPr>
      <w:r w:rsidRPr="00CE0424">
        <w:t>Conclusion</w:t>
      </w:r>
    </w:p>
    <w:p w14:paraId="7941A065" w14:textId="0F7A7DB0" w:rsidR="00046DF5" w:rsidRPr="00B02F56" w:rsidRDefault="008E065E">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sidR="00B02F56">
        <w:rPr>
          <w:b w:val="0"/>
          <w:highlight w:val="cyan"/>
        </w:rPr>
        <w:instrText xml:space="preserve"> \* MERGEFORMAT </w:instrText>
      </w:r>
      <w:r w:rsidRPr="00B02F56">
        <w:rPr>
          <w:b w:val="0"/>
          <w:highlight w:val="cyan"/>
        </w:rPr>
      </w:r>
      <w:r w:rsidRPr="00B02F56">
        <w:rPr>
          <w:b w:val="0"/>
          <w:highlight w:val="cyan"/>
        </w:rPr>
        <w:fldChar w:fldCharType="separate"/>
      </w:r>
      <w:r w:rsidR="00B42186">
        <w:rPr>
          <w:b w:val="0"/>
        </w:rPr>
        <w:t>2</w:t>
      </w:r>
      <w:r w:rsidRPr="00B02F56">
        <w:rPr>
          <w:b w:val="0"/>
          <w:highlight w:val="cyan"/>
        </w:rPr>
        <w:fldChar w:fldCharType="end"/>
      </w:r>
      <w:r w:rsidRPr="00B02F56">
        <w:rPr>
          <w:b w:val="0"/>
        </w:rPr>
        <w:t xml:space="preserve"> we propose the following:</w:t>
      </w:r>
    </w:p>
    <w:p w14:paraId="0E908CBE" w14:textId="77777777" w:rsidR="00FC42A9" w:rsidRPr="00FC42A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C42A9">
        <w:t>Proposal 1</w:t>
      </w:r>
      <w:r w:rsidR="00FC42A9" w:rsidRPr="00FC42A9">
        <w:rPr>
          <w:rFonts w:asciiTheme="minorHAnsi" w:eastAsiaTheme="minorEastAsia" w:hAnsiTheme="minorHAnsi" w:cstheme="minorBidi"/>
          <w:b w:val="0"/>
          <w:sz w:val="22"/>
          <w:lang w:eastAsia="sv-SE"/>
        </w:rPr>
        <w:tab/>
      </w:r>
      <w:r w:rsidR="00FC42A9">
        <w:t>System information in NR consists of MasterInformationBlock (NR-MIB) and System Information Blocks (NR-SIBs).</w:t>
      </w:r>
    </w:p>
    <w:p w14:paraId="5A741B9B" w14:textId="77777777" w:rsidR="00FC42A9" w:rsidRPr="00FC42A9" w:rsidRDefault="00FC42A9">
      <w:pPr>
        <w:pStyle w:val="TOC1"/>
        <w:rPr>
          <w:rFonts w:asciiTheme="minorHAnsi" w:eastAsiaTheme="minorEastAsia" w:hAnsiTheme="minorHAnsi" w:cstheme="minorBidi"/>
          <w:b w:val="0"/>
          <w:sz w:val="22"/>
          <w:lang w:eastAsia="sv-SE"/>
        </w:rPr>
      </w:pPr>
      <w:r>
        <w:t>Proposal 2</w:t>
      </w:r>
      <w:r w:rsidRPr="00FC42A9">
        <w:rPr>
          <w:rFonts w:asciiTheme="minorHAnsi" w:eastAsiaTheme="minorEastAsia" w:hAnsiTheme="minorHAnsi" w:cstheme="minorBidi"/>
          <w:b w:val="0"/>
          <w:sz w:val="22"/>
          <w:lang w:eastAsia="sv-SE"/>
        </w:rPr>
        <w:tab/>
      </w:r>
      <w:r>
        <w:t>NR-MIB and NR-SIB1 are separate RRC messages, while all other NR-SIBs are transmitted in SI messages scheduled in NR-SIB1.</w:t>
      </w:r>
    </w:p>
    <w:p w14:paraId="3353E732" w14:textId="77777777" w:rsidR="00FC42A9" w:rsidRPr="00FC42A9" w:rsidRDefault="00FC42A9">
      <w:pPr>
        <w:pStyle w:val="TOC1"/>
        <w:rPr>
          <w:rFonts w:asciiTheme="minorHAnsi" w:eastAsiaTheme="minorEastAsia" w:hAnsiTheme="minorHAnsi" w:cstheme="minorBidi"/>
          <w:b w:val="0"/>
          <w:sz w:val="22"/>
          <w:lang w:eastAsia="sv-SE"/>
        </w:rPr>
      </w:pPr>
      <w:r>
        <w:t>Proposal 3</w:t>
      </w:r>
      <w:r w:rsidRPr="00FC42A9">
        <w:rPr>
          <w:rFonts w:asciiTheme="minorHAnsi" w:eastAsiaTheme="minorEastAsia" w:hAnsiTheme="minorHAnsi" w:cstheme="minorBidi"/>
          <w:b w:val="0"/>
          <w:sz w:val="22"/>
          <w:lang w:eastAsia="sv-SE"/>
        </w:rPr>
        <w:tab/>
      </w:r>
      <w:r>
        <w:t>Minimum system information consists of NR-MIB and NR-SIB1 (which contains information from LTE SIB1 and SIB2), while all other NR-SIBs are part of other system information.</w:t>
      </w:r>
    </w:p>
    <w:p w14:paraId="34D9337E" w14:textId="77777777" w:rsidR="00FC42A9" w:rsidRPr="00FC42A9" w:rsidRDefault="00FC42A9">
      <w:pPr>
        <w:pStyle w:val="TOC1"/>
        <w:rPr>
          <w:rFonts w:asciiTheme="minorHAnsi" w:eastAsiaTheme="minorEastAsia" w:hAnsiTheme="minorHAnsi" w:cstheme="minorBidi"/>
          <w:b w:val="0"/>
          <w:sz w:val="22"/>
          <w:lang w:eastAsia="sv-SE"/>
        </w:rPr>
      </w:pPr>
      <w:r>
        <w:t>Proposal 4</w:t>
      </w:r>
      <w:r w:rsidRPr="00FC42A9">
        <w:rPr>
          <w:rFonts w:asciiTheme="minorHAnsi" w:eastAsiaTheme="minorEastAsia" w:hAnsiTheme="minorHAnsi" w:cstheme="minorBidi"/>
          <w:b w:val="0"/>
          <w:sz w:val="22"/>
          <w:lang w:eastAsia="sv-SE"/>
        </w:rPr>
        <w:tab/>
      </w:r>
      <w:r>
        <w:t>NR-MIB contains at least (part of) the system frame number and the physical channel configuration needed to receive NR-SIB1</w:t>
      </w:r>
    </w:p>
    <w:p w14:paraId="0B9949CF" w14:textId="77777777" w:rsidR="00FC42A9" w:rsidRPr="00FC42A9" w:rsidRDefault="00FC42A9">
      <w:pPr>
        <w:pStyle w:val="TOC1"/>
        <w:rPr>
          <w:rFonts w:asciiTheme="minorHAnsi" w:eastAsiaTheme="minorEastAsia" w:hAnsiTheme="minorHAnsi" w:cstheme="minorBidi"/>
          <w:b w:val="0"/>
          <w:sz w:val="22"/>
          <w:lang w:eastAsia="sv-SE"/>
        </w:rPr>
      </w:pPr>
      <w:r>
        <w:t>Proposal 5</w:t>
      </w:r>
      <w:r w:rsidRPr="00FC42A9">
        <w:rPr>
          <w:rFonts w:asciiTheme="minorHAnsi" w:eastAsiaTheme="minorEastAsia" w:hAnsiTheme="minorHAnsi" w:cstheme="minorBidi"/>
          <w:b w:val="0"/>
          <w:sz w:val="22"/>
          <w:lang w:eastAsia="sv-SE"/>
        </w:rPr>
        <w:tab/>
      </w:r>
      <w:r>
        <w:t>Base-line NR-SIB1 contains information from LTE SIB1 and SIB2 needed for initial access.</w:t>
      </w:r>
    </w:p>
    <w:p w14:paraId="12B1464B" w14:textId="77777777" w:rsidR="00FC42A9" w:rsidRPr="00FC42A9" w:rsidRDefault="00FC42A9">
      <w:pPr>
        <w:pStyle w:val="TOC1"/>
        <w:rPr>
          <w:rFonts w:asciiTheme="minorHAnsi" w:eastAsiaTheme="minorEastAsia" w:hAnsiTheme="minorHAnsi" w:cstheme="minorBidi"/>
          <w:b w:val="0"/>
          <w:sz w:val="22"/>
          <w:lang w:eastAsia="sv-SE"/>
        </w:rPr>
      </w:pPr>
      <w:r>
        <w:t>Proposal 6</w:t>
      </w:r>
      <w:r w:rsidRPr="00FC42A9">
        <w:rPr>
          <w:rFonts w:asciiTheme="minorHAnsi" w:eastAsiaTheme="minorEastAsia" w:hAnsiTheme="minorHAnsi" w:cstheme="minorBidi"/>
          <w:b w:val="0"/>
          <w:sz w:val="22"/>
          <w:lang w:eastAsia="sv-SE"/>
        </w:rPr>
        <w:tab/>
      </w:r>
      <w:r>
        <w:t>Assume that the base-line NR-SIB1 does not contain information about services supported by a cell.</w:t>
      </w:r>
    </w:p>
    <w:p w14:paraId="35E278A6" w14:textId="77777777" w:rsidR="00FC42A9" w:rsidRPr="00FC42A9" w:rsidRDefault="00FC42A9">
      <w:pPr>
        <w:pStyle w:val="TOC1"/>
        <w:rPr>
          <w:rFonts w:asciiTheme="minorHAnsi" w:eastAsiaTheme="minorEastAsia" w:hAnsiTheme="minorHAnsi" w:cstheme="minorBidi"/>
          <w:b w:val="0"/>
          <w:sz w:val="22"/>
          <w:lang w:eastAsia="sv-SE"/>
        </w:rPr>
      </w:pPr>
      <w:r>
        <w:t>Proposal 7</w:t>
      </w:r>
      <w:r w:rsidRPr="00FC42A9">
        <w:rPr>
          <w:rFonts w:asciiTheme="minorHAnsi" w:eastAsiaTheme="minorEastAsia" w:hAnsiTheme="minorHAnsi" w:cstheme="minorBidi"/>
          <w:b w:val="0"/>
          <w:sz w:val="22"/>
          <w:lang w:eastAsia="sv-SE"/>
        </w:rPr>
        <w:tab/>
      </w:r>
      <w:r>
        <w:t>Assume that the base-line NR-SIB1 does not contain information on TDD UL/DL configuration (subject to RAN1 verification).</w:t>
      </w:r>
    </w:p>
    <w:p w14:paraId="4C3B4422" w14:textId="77777777" w:rsidR="00FC42A9" w:rsidRPr="00FC42A9" w:rsidRDefault="00FC42A9">
      <w:pPr>
        <w:pStyle w:val="TOC1"/>
        <w:rPr>
          <w:rFonts w:asciiTheme="minorHAnsi" w:eastAsiaTheme="minorEastAsia" w:hAnsiTheme="minorHAnsi" w:cstheme="minorBidi"/>
          <w:b w:val="0"/>
          <w:sz w:val="22"/>
          <w:lang w:eastAsia="sv-SE"/>
        </w:rPr>
      </w:pPr>
      <w:r>
        <w:t>Proposal 8</w:t>
      </w:r>
      <w:r w:rsidRPr="00FC42A9">
        <w:rPr>
          <w:rFonts w:asciiTheme="minorHAnsi" w:eastAsiaTheme="minorEastAsia" w:hAnsiTheme="minorHAnsi" w:cstheme="minorBidi"/>
          <w:b w:val="0"/>
          <w:sz w:val="22"/>
          <w:lang w:eastAsia="sv-SE"/>
        </w:rPr>
        <w:tab/>
      </w:r>
      <w:r>
        <w:t>Assume that the base-line NR-SIB1 does not contain UE timers and constants.</w:t>
      </w:r>
    </w:p>
    <w:p w14:paraId="18B19F4D" w14:textId="77777777" w:rsidR="00FC42A9" w:rsidRPr="00FC42A9" w:rsidRDefault="00FC42A9">
      <w:pPr>
        <w:pStyle w:val="TOC1"/>
        <w:rPr>
          <w:rFonts w:asciiTheme="minorHAnsi" w:eastAsiaTheme="minorEastAsia" w:hAnsiTheme="minorHAnsi" w:cstheme="minorBidi"/>
          <w:b w:val="0"/>
          <w:sz w:val="22"/>
          <w:lang w:eastAsia="sv-SE"/>
        </w:rPr>
      </w:pPr>
      <w:r>
        <w:t>Proposal 9</w:t>
      </w:r>
      <w:r w:rsidRPr="00FC42A9">
        <w:rPr>
          <w:rFonts w:asciiTheme="minorHAnsi" w:eastAsiaTheme="minorEastAsia" w:hAnsiTheme="minorHAnsi" w:cstheme="minorBidi"/>
          <w:b w:val="0"/>
          <w:sz w:val="22"/>
          <w:lang w:eastAsia="sv-SE"/>
        </w:rPr>
        <w:tab/>
      </w:r>
      <w:r>
        <w:t>Adopt the list of information elements in Table 3 as the baseline NR-SIB1 contents.</w:t>
      </w:r>
    </w:p>
    <w:p w14:paraId="0C30B33E" w14:textId="0C4357EB" w:rsidR="00311702" w:rsidRDefault="008E065E" w:rsidP="00AB0BC8">
      <w:pPr>
        <w:rPr>
          <w:b/>
          <w:bCs/>
        </w:rPr>
      </w:pPr>
      <w:r>
        <w:rPr>
          <w:b/>
          <w:bCs/>
        </w:rPr>
        <w:fldChar w:fldCharType="end"/>
      </w:r>
    </w:p>
    <w:p w14:paraId="59285851" w14:textId="2F5F6194" w:rsidR="00250BF5" w:rsidRPr="00CE0424" w:rsidRDefault="00250BF5" w:rsidP="00250BF5">
      <w:pPr>
        <w:pStyle w:val="Heading1"/>
      </w:pPr>
      <w:r>
        <w:t>References</w:t>
      </w:r>
    </w:p>
    <w:p w14:paraId="0DC3B08B" w14:textId="72B8D834" w:rsidR="00250BF5" w:rsidRDefault="002D4FCD" w:rsidP="00250BF5">
      <w:pPr>
        <w:pStyle w:val="Reference"/>
      </w:pPr>
      <w:bookmarkStart w:id="100" w:name="_Ref478157493"/>
      <w:r w:rsidRPr="002D4FCD">
        <w:t>R2-1702860</w:t>
      </w:r>
      <w:r>
        <w:t>, “</w:t>
      </w:r>
      <w:r w:rsidR="00522561" w:rsidRPr="00522561">
        <w:t>NR minimum SI at network sharing</w:t>
      </w:r>
      <w:r w:rsidR="00522561">
        <w:t>”, Ericsson</w:t>
      </w:r>
      <w:bookmarkEnd w:id="100"/>
      <w:r w:rsidR="00FC42A9">
        <w:t>, 3GPP RAN2#97bis, Spokane, USA, 3</w:t>
      </w:r>
      <w:r w:rsidR="00FC42A9" w:rsidRPr="00FC42A9">
        <w:rPr>
          <w:vertAlign w:val="superscript"/>
        </w:rPr>
        <w:t>rd</w:t>
      </w:r>
      <w:r w:rsidR="00FC42A9">
        <w:t xml:space="preserve"> – 7</w:t>
      </w:r>
      <w:r w:rsidR="00FC42A9" w:rsidRPr="00FC42A9">
        <w:rPr>
          <w:vertAlign w:val="superscript"/>
        </w:rPr>
        <w:t>th</w:t>
      </w:r>
      <w:r w:rsidR="00FC42A9">
        <w:t xml:space="preserve"> April 2017</w:t>
      </w:r>
    </w:p>
    <w:p w14:paraId="5CCAF6CB" w14:textId="5BCAEC04" w:rsidR="00FC42A9" w:rsidRDefault="00FC42A9" w:rsidP="00FC42A9">
      <w:pPr>
        <w:pStyle w:val="Reference"/>
      </w:pPr>
      <w:bookmarkStart w:id="101" w:name="_Ref478160389"/>
      <w:r w:rsidRPr="002D4FCD">
        <w:t>R2-17028</w:t>
      </w:r>
      <w:r>
        <w:t>58, “</w:t>
      </w:r>
      <w:r w:rsidRPr="00FC42A9">
        <w:t>Stored system information</w:t>
      </w:r>
      <w:r>
        <w:t>”, Ericsson, 3GPP RAN2#97bis, Spokane, USA, 3</w:t>
      </w:r>
      <w:r w:rsidRPr="00FC42A9">
        <w:rPr>
          <w:vertAlign w:val="superscript"/>
        </w:rPr>
        <w:t>rd</w:t>
      </w:r>
      <w:r>
        <w:t xml:space="preserve"> – 7</w:t>
      </w:r>
      <w:r w:rsidRPr="00FC42A9">
        <w:rPr>
          <w:vertAlign w:val="superscript"/>
        </w:rPr>
        <w:t>th</w:t>
      </w:r>
      <w:r>
        <w:t xml:space="preserve"> April 2017</w:t>
      </w:r>
      <w:bookmarkEnd w:id="101"/>
    </w:p>
    <w:p w14:paraId="4A97C2D0" w14:textId="30A71FE8" w:rsidR="002E2ED6" w:rsidRDefault="002E2ED6" w:rsidP="002E2ED6">
      <w:pPr>
        <w:pStyle w:val="Reference"/>
        <w:numPr>
          <w:ilvl w:val="0"/>
          <w:numId w:val="0"/>
        </w:numPr>
        <w:ind w:left="567" w:hanging="567"/>
      </w:pPr>
    </w:p>
    <w:p w14:paraId="64830126" w14:textId="77777777" w:rsidR="002E2ED6" w:rsidRDefault="002E2ED6" w:rsidP="002E2ED6">
      <w:pPr>
        <w:rPr>
          <w:b/>
          <w:bCs/>
        </w:rPr>
      </w:pPr>
    </w:p>
    <w:p w14:paraId="10CFEA99" w14:textId="0A6EBE1A" w:rsidR="002E2ED6" w:rsidRPr="00CE0424" w:rsidRDefault="002E2ED6" w:rsidP="002E2ED6">
      <w:pPr>
        <w:pStyle w:val="Heading1"/>
      </w:pPr>
      <w:r>
        <w:t>Appendix: LTE SIB1 and SIB2 contents.</w:t>
      </w:r>
    </w:p>
    <w:p w14:paraId="773F2B21" w14:textId="77777777" w:rsidR="002E2ED6" w:rsidRPr="00D05729" w:rsidRDefault="002E2ED6" w:rsidP="002E2ED6">
      <w:pPr>
        <w:pStyle w:val="PL"/>
        <w:shd w:val="clear" w:color="auto" w:fill="E6E6E6"/>
      </w:pPr>
      <w:r w:rsidRPr="00D05729">
        <w:t>SystemInformationBlockType1 ::=</w:t>
      </w:r>
      <w:r w:rsidRPr="00D05729">
        <w:tab/>
      </w:r>
      <w:r w:rsidRPr="00D05729">
        <w:tab/>
        <w:t>SEQUENCE {</w:t>
      </w:r>
    </w:p>
    <w:p w14:paraId="4D669888" w14:textId="77777777" w:rsidR="002E2ED6" w:rsidRPr="00D05729" w:rsidRDefault="002E2ED6" w:rsidP="002E2ED6">
      <w:pPr>
        <w:pStyle w:val="PL"/>
        <w:shd w:val="clear" w:color="auto" w:fill="E6E6E6"/>
      </w:pPr>
      <w:r w:rsidRPr="00D05729">
        <w:tab/>
        <w:t>cellAccessRelatedInfo</w:t>
      </w:r>
      <w:r w:rsidRPr="00D05729">
        <w:tab/>
      </w:r>
      <w:r w:rsidRPr="00D05729">
        <w:tab/>
      </w:r>
      <w:r w:rsidRPr="00D05729">
        <w:tab/>
      </w:r>
      <w:r w:rsidRPr="00D05729">
        <w:tab/>
        <w:t>SEQUENCE {</w:t>
      </w:r>
    </w:p>
    <w:p w14:paraId="73F689DF" w14:textId="77777777" w:rsidR="002E2ED6" w:rsidRPr="00D05729" w:rsidRDefault="002E2ED6" w:rsidP="002E2ED6">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PLMN-IdentityList,</w:t>
      </w:r>
    </w:p>
    <w:p w14:paraId="54142280" w14:textId="77777777" w:rsidR="002E2ED6" w:rsidRPr="00D05729" w:rsidRDefault="002E2ED6" w:rsidP="002E2ED6">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14:paraId="237C7752" w14:textId="77777777" w:rsidR="002E2ED6" w:rsidRPr="00D05729" w:rsidRDefault="002E2ED6" w:rsidP="002E2ED6">
      <w:pPr>
        <w:pStyle w:val="PL"/>
        <w:shd w:val="clear" w:color="auto" w:fill="E6E6E6"/>
      </w:pPr>
      <w:r w:rsidRPr="00D05729">
        <w:tab/>
      </w:r>
      <w:r w:rsidRPr="00D05729">
        <w:tab/>
        <w:t>cellIdentity</w:t>
      </w:r>
      <w:r w:rsidRPr="00D05729">
        <w:tab/>
      </w:r>
      <w:r w:rsidRPr="00D05729">
        <w:tab/>
      </w:r>
      <w:r w:rsidRPr="00D05729">
        <w:tab/>
      </w:r>
      <w:r w:rsidRPr="00D05729">
        <w:tab/>
      </w:r>
      <w:r w:rsidRPr="00D05729">
        <w:tab/>
      </w:r>
      <w:r w:rsidRPr="00D05729">
        <w:tab/>
        <w:t>CellIdentity,</w:t>
      </w:r>
    </w:p>
    <w:p w14:paraId="78FA5110" w14:textId="77777777" w:rsidR="002E2ED6" w:rsidRPr="00D05729" w:rsidRDefault="002E2ED6" w:rsidP="002E2ED6">
      <w:pPr>
        <w:pStyle w:val="PL"/>
        <w:shd w:val="clear" w:color="auto" w:fill="E6E6E6"/>
      </w:pPr>
      <w:r w:rsidRPr="00D05729">
        <w:tab/>
      </w:r>
      <w:r w:rsidRPr="00D05729">
        <w:tab/>
        <w:t>cellBarred</w:t>
      </w:r>
      <w:r w:rsidRPr="00D05729">
        <w:tab/>
      </w:r>
      <w:r w:rsidRPr="00D05729">
        <w:tab/>
      </w:r>
      <w:r w:rsidRPr="00D05729">
        <w:tab/>
      </w:r>
      <w:r w:rsidRPr="00D05729">
        <w:tab/>
      </w:r>
      <w:r w:rsidRPr="00D05729">
        <w:tab/>
      </w:r>
      <w:r w:rsidRPr="00D05729">
        <w:tab/>
      </w:r>
      <w:r w:rsidRPr="00D05729">
        <w:tab/>
        <w:t>ENUMERATED {barred, notBarred},</w:t>
      </w:r>
    </w:p>
    <w:p w14:paraId="3604CF92" w14:textId="77777777" w:rsidR="002E2ED6" w:rsidRPr="00D05729" w:rsidRDefault="002E2ED6" w:rsidP="002E2ED6">
      <w:pPr>
        <w:pStyle w:val="PL"/>
        <w:shd w:val="clear" w:color="auto" w:fill="E6E6E6"/>
      </w:pPr>
      <w:r w:rsidRPr="00D05729">
        <w:tab/>
      </w:r>
      <w:r w:rsidRPr="00D05729">
        <w:tab/>
        <w:t>intraFreqReselection</w:t>
      </w:r>
      <w:r w:rsidRPr="00D05729">
        <w:tab/>
      </w:r>
      <w:r w:rsidRPr="00D05729">
        <w:tab/>
      </w:r>
      <w:r w:rsidRPr="00D05729">
        <w:tab/>
      </w:r>
      <w:r w:rsidRPr="00D05729">
        <w:tab/>
        <w:t>ENUMERATED {allowed, notAllowed},</w:t>
      </w:r>
    </w:p>
    <w:p w14:paraId="719BD825" w14:textId="77777777" w:rsidR="002E2ED6" w:rsidRPr="00D05729" w:rsidRDefault="002E2ED6" w:rsidP="002E2ED6">
      <w:pPr>
        <w:pStyle w:val="PL"/>
        <w:shd w:val="clear" w:color="auto" w:fill="E6E6E6"/>
      </w:pPr>
      <w:r w:rsidRPr="00D05729">
        <w:tab/>
      </w:r>
      <w:r w:rsidRPr="00D05729">
        <w:tab/>
        <w:t>csg-Indication</w:t>
      </w:r>
      <w:r w:rsidRPr="00D05729">
        <w:tab/>
      </w:r>
      <w:r w:rsidRPr="00D05729">
        <w:tab/>
      </w:r>
      <w:r w:rsidRPr="00D05729">
        <w:tab/>
      </w:r>
      <w:r w:rsidRPr="00D05729">
        <w:tab/>
      </w:r>
      <w:r w:rsidRPr="00D05729">
        <w:tab/>
      </w:r>
      <w:r w:rsidRPr="00D05729">
        <w:tab/>
        <w:t>BOOLEAN,</w:t>
      </w:r>
    </w:p>
    <w:p w14:paraId="02C007EB" w14:textId="77777777" w:rsidR="002E2ED6" w:rsidRPr="00D05729" w:rsidRDefault="002E2ED6" w:rsidP="002E2ED6">
      <w:pPr>
        <w:pStyle w:val="PL"/>
        <w:shd w:val="clear" w:color="auto" w:fill="E6E6E6"/>
      </w:pPr>
      <w:r w:rsidRPr="00D05729">
        <w:tab/>
      </w:r>
      <w:r w:rsidRPr="00D05729">
        <w:tab/>
        <w:t>csg-Identity</w:t>
      </w:r>
      <w:r w:rsidRPr="00D05729">
        <w:tab/>
      </w:r>
      <w:r w:rsidRPr="00D05729">
        <w:tab/>
      </w:r>
      <w:r w:rsidRPr="00D05729">
        <w:tab/>
      </w:r>
      <w:r w:rsidRPr="00D05729">
        <w:tab/>
      </w:r>
      <w:r w:rsidRPr="00D05729">
        <w:tab/>
      </w:r>
      <w:r w:rsidRPr="00D05729">
        <w:tab/>
        <w:t>CSG-Identity</w:t>
      </w:r>
      <w:r w:rsidRPr="00D05729">
        <w:tab/>
      </w:r>
      <w:r w:rsidRPr="00D05729">
        <w:tab/>
      </w:r>
      <w:r w:rsidRPr="00D05729">
        <w:tab/>
        <w:t>OPTIONAL</w:t>
      </w:r>
      <w:r w:rsidRPr="00D05729">
        <w:tab/>
        <w:t>-- Need OR</w:t>
      </w:r>
    </w:p>
    <w:p w14:paraId="1BFC7B3F" w14:textId="77777777" w:rsidR="002E2ED6" w:rsidRPr="00D05729" w:rsidRDefault="002E2ED6" w:rsidP="002E2ED6">
      <w:pPr>
        <w:pStyle w:val="PL"/>
        <w:shd w:val="clear" w:color="auto" w:fill="E6E6E6"/>
      </w:pPr>
      <w:r w:rsidRPr="00D05729">
        <w:tab/>
        <w:t>},</w:t>
      </w:r>
    </w:p>
    <w:p w14:paraId="4010CE32" w14:textId="77777777" w:rsidR="002E2ED6" w:rsidRPr="00D05729" w:rsidRDefault="002E2ED6" w:rsidP="002E2ED6">
      <w:pPr>
        <w:pStyle w:val="PL"/>
        <w:shd w:val="clear" w:color="auto" w:fill="E6E6E6"/>
      </w:pPr>
      <w:r w:rsidRPr="00D05729">
        <w:tab/>
        <w:t>cellSelectionInfo</w:t>
      </w:r>
      <w:r w:rsidRPr="00D05729">
        <w:tab/>
      </w:r>
      <w:r w:rsidRPr="00D05729">
        <w:tab/>
      </w:r>
      <w:r w:rsidRPr="00D05729">
        <w:tab/>
      </w:r>
      <w:r w:rsidRPr="00D05729">
        <w:tab/>
      </w:r>
      <w:r w:rsidRPr="00D05729">
        <w:tab/>
        <w:t>SEQUENCE {</w:t>
      </w:r>
    </w:p>
    <w:p w14:paraId="5FC32862" w14:textId="77777777" w:rsidR="002E2ED6" w:rsidRPr="00D05729" w:rsidRDefault="002E2ED6" w:rsidP="002E2ED6">
      <w:pPr>
        <w:pStyle w:val="PL"/>
        <w:shd w:val="clear" w:color="auto" w:fill="E6E6E6"/>
      </w:pPr>
      <w:r w:rsidRPr="00D05729">
        <w:tab/>
      </w:r>
      <w:r w:rsidRPr="00D05729">
        <w:tab/>
        <w:t>q-RxLevMin</w:t>
      </w:r>
      <w:r w:rsidRPr="00D05729">
        <w:tab/>
      </w:r>
      <w:r w:rsidRPr="00D05729">
        <w:tab/>
      </w:r>
      <w:r w:rsidRPr="00D05729">
        <w:tab/>
      </w:r>
      <w:r w:rsidRPr="00D05729">
        <w:tab/>
      </w:r>
      <w:r w:rsidRPr="00D05729">
        <w:tab/>
      </w:r>
      <w:r w:rsidRPr="00D05729">
        <w:tab/>
      </w:r>
      <w:r w:rsidRPr="00D05729">
        <w:tab/>
        <w:t>Q-RxLevMin,</w:t>
      </w:r>
    </w:p>
    <w:p w14:paraId="5CF117BC" w14:textId="77777777" w:rsidR="002E2ED6" w:rsidRPr="00D05729" w:rsidRDefault="002E2ED6" w:rsidP="002E2ED6">
      <w:pPr>
        <w:pStyle w:val="PL"/>
        <w:shd w:val="clear" w:color="auto" w:fill="E6E6E6"/>
      </w:pPr>
      <w:r w:rsidRPr="00D05729">
        <w:tab/>
      </w: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rsidRPr="00D05729">
        <w:tab/>
        <w:t>-- Need OP</w:t>
      </w:r>
    </w:p>
    <w:p w14:paraId="282862DC" w14:textId="77777777" w:rsidR="002E2ED6" w:rsidRPr="00D05729" w:rsidRDefault="002E2ED6" w:rsidP="002E2ED6">
      <w:pPr>
        <w:pStyle w:val="PL"/>
        <w:shd w:val="clear" w:color="auto" w:fill="E6E6E6"/>
      </w:pPr>
      <w:r w:rsidRPr="00D05729">
        <w:tab/>
        <w:t>},</w:t>
      </w:r>
    </w:p>
    <w:p w14:paraId="30656A6A" w14:textId="77777777" w:rsidR="002E2ED6" w:rsidRPr="00D05729" w:rsidRDefault="002E2ED6" w:rsidP="002E2ED6">
      <w:pPr>
        <w:pStyle w:val="PL"/>
        <w:shd w:val="clear" w:color="auto" w:fill="E6E6E6"/>
      </w:pPr>
      <w:r w:rsidRPr="00D05729">
        <w:tab/>
        <w:t>p-Max</w:t>
      </w:r>
      <w:r w:rsidRPr="00D05729">
        <w:tab/>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t>OPTIONAL,</w:t>
      </w:r>
      <w:r w:rsidRPr="00D05729">
        <w:tab/>
      </w:r>
      <w:r w:rsidRPr="00D05729">
        <w:tab/>
      </w:r>
      <w:r w:rsidRPr="00D05729">
        <w:tab/>
        <w:t>-- Need OP</w:t>
      </w:r>
    </w:p>
    <w:p w14:paraId="3DB02BD7" w14:textId="77777777" w:rsidR="002E2ED6" w:rsidRPr="00D05729" w:rsidRDefault="002E2ED6" w:rsidP="002E2ED6">
      <w:pPr>
        <w:pStyle w:val="PL"/>
        <w:shd w:val="clear" w:color="auto" w:fill="E6E6E6"/>
      </w:pPr>
      <w:r w:rsidRPr="00D05729">
        <w:tab/>
        <w:t>freqBandIndicator</w:t>
      </w:r>
      <w:r w:rsidRPr="00D05729">
        <w:tab/>
      </w:r>
      <w:r w:rsidRPr="00D05729">
        <w:tab/>
      </w:r>
      <w:r w:rsidRPr="00D05729">
        <w:tab/>
      </w:r>
      <w:r w:rsidRPr="00D05729">
        <w:tab/>
      </w:r>
      <w:r w:rsidRPr="00D05729">
        <w:tab/>
        <w:t>FreqBandIndicator,</w:t>
      </w:r>
    </w:p>
    <w:p w14:paraId="2A8EADF3" w14:textId="77777777" w:rsidR="002E2ED6" w:rsidRPr="00D05729" w:rsidRDefault="002E2ED6" w:rsidP="002E2ED6">
      <w:pPr>
        <w:pStyle w:val="PL"/>
        <w:shd w:val="clear" w:color="auto" w:fill="E6E6E6"/>
      </w:pPr>
      <w:r w:rsidRPr="00D05729">
        <w:lastRenderedPageBreak/>
        <w:tab/>
        <w:t>schedulingInfoList</w:t>
      </w:r>
      <w:r w:rsidRPr="00D05729">
        <w:tab/>
      </w:r>
      <w:r w:rsidRPr="00D05729">
        <w:tab/>
      </w:r>
      <w:r w:rsidRPr="00D05729">
        <w:tab/>
      </w:r>
      <w:r w:rsidRPr="00D05729">
        <w:tab/>
      </w:r>
      <w:r w:rsidRPr="00D05729">
        <w:tab/>
        <w:t>SchedulingInfoList,</w:t>
      </w:r>
    </w:p>
    <w:p w14:paraId="3EB40AC2" w14:textId="77777777" w:rsidR="002E2ED6" w:rsidRPr="00D05729" w:rsidRDefault="002E2ED6" w:rsidP="002E2ED6">
      <w:pPr>
        <w:pStyle w:val="PL"/>
        <w:shd w:val="clear" w:color="auto" w:fill="E6E6E6"/>
      </w:pPr>
      <w:r w:rsidRPr="00D05729">
        <w:tab/>
        <w:t>tdd-Config</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w:t>
      </w:r>
    </w:p>
    <w:p w14:paraId="1C0D9942" w14:textId="77777777" w:rsidR="002E2ED6" w:rsidRPr="00D05729" w:rsidRDefault="002E2ED6" w:rsidP="002E2ED6">
      <w:pPr>
        <w:pStyle w:val="PL"/>
        <w:shd w:val="clear" w:color="auto" w:fill="E6E6E6"/>
      </w:pPr>
      <w:r w:rsidRPr="00D05729">
        <w:tab/>
        <w:t>si-WindowLength</w:t>
      </w:r>
      <w:r w:rsidRPr="00D05729">
        <w:tab/>
      </w:r>
      <w:r w:rsidRPr="00D05729">
        <w:tab/>
      </w:r>
      <w:r w:rsidRPr="00D05729">
        <w:tab/>
      </w:r>
      <w:r w:rsidRPr="00D05729">
        <w:tab/>
      </w:r>
      <w:r w:rsidRPr="00D05729">
        <w:tab/>
      </w:r>
      <w:r w:rsidRPr="00D05729">
        <w:tab/>
        <w:t>ENUMERATED {</w:t>
      </w:r>
    </w:p>
    <w:p w14:paraId="50BD3837" w14:textId="77777777" w:rsidR="002E2ED6" w:rsidRPr="00D05729" w:rsidRDefault="002E2ED6" w:rsidP="002E2ED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ms1, ms2, ms5, ms10, ms15, ms20,</w:t>
      </w:r>
    </w:p>
    <w:p w14:paraId="06227B83" w14:textId="77777777" w:rsidR="002E2ED6" w:rsidRPr="00D05729" w:rsidRDefault="002E2ED6" w:rsidP="002E2ED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ms40},</w:t>
      </w:r>
    </w:p>
    <w:p w14:paraId="73E908C9" w14:textId="77777777" w:rsidR="002E2ED6" w:rsidRPr="00D05729" w:rsidRDefault="002E2ED6" w:rsidP="002E2ED6">
      <w:pPr>
        <w:pStyle w:val="PL"/>
        <w:shd w:val="clear" w:color="auto" w:fill="E6E6E6"/>
      </w:pPr>
      <w:r w:rsidRPr="00D05729">
        <w:tab/>
        <w:t>systemInfoValueTag</w:t>
      </w:r>
      <w:r w:rsidRPr="00D05729">
        <w:tab/>
      </w:r>
      <w:r w:rsidRPr="00D05729">
        <w:tab/>
      </w:r>
      <w:r w:rsidRPr="00D05729">
        <w:tab/>
      </w:r>
      <w:r w:rsidRPr="00D05729">
        <w:tab/>
      </w:r>
      <w:r w:rsidRPr="00D05729">
        <w:tab/>
        <w:t>INTEGER (0..31),</w:t>
      </w:r>
    </w:p>
    <w:p w14:paraId="4E02E9B3" w14:textId="77777777" w:rsidR="002E2ED6" w:rsidRPr="00D05729" w:rsidRDefault="002E2ED6" w:rsidP="002E2ED6">
      <w:pPr>
        <w:pStyle w:val="PL"/>
        <w:shd w:val="clear" w:color="auto" w:fill="E6E6E6"/>
      </w:pPr>
      <w:r w:rsidRPr="00D05729">
        <w:tab/>
        <w:t>nonCriticalExtension</w:t>
      </w:r>
      <w:r w:rsidRPr="00D05729">
        <w:tab/>
      </w:r>
      <w:r w:rsidRPr="00D05729">
        <w:tab/>
      </w:r>
      <w:r w:rsidRPr="00D05729">
        <w:tab/>
      </w:r>
      <w:r w:rsidRPr="00D05729">
        <w:tab/>
        <w:t>SystemInformationBlockType1-v890-IEs</w:t>
      </w:r>
      <w:r w:rsidRPr="00D05729">
        <w:tab/>
        <w:t>OPTIONAL</w:t>
      </w:r>
    </w:p>
    <w:p w14:paraId="60CC5A68" w14:textId="77777777" w:rsidR="002E2ED6" w:rsidRDefault="002E2ED6" w:rsidP="002E2ED6">
      <w:pPr>
        <w:pStyle w:val="PL"/>
        <w:shd w:val="clear" w:color="auto" w:fill="E6E6E6"/>
      </w:pPr>
      <w:r w:rsidRPr="00D05729">
        <w:t>}</w:t>
      </w:r>
    </w:p>
    <w:p w14:paraId="1AB53494" w14:textId="77777777" w:rsidR="002E2ED6" w:rsidRDefault="002E2ED6" w:rsidP="002E2ED6">
      <w:pPr>
        <w:pStyle w:val="PL"/>
        <w:shd w:val="clear" w:color="auto" w:fill="E6E6E6"/>
      </w:pPr>
    </w:p>
    <w:p w14:paraId="34AEE1B7" w14:textId="77777777" w:rsidR="002E2ED6" w:rsidRPr="00D05729" w:rsidRDefault="002E2ED6" w:rsidP="002E2ED6">
      <w:pPr>
        <w:pStyle w:val="PL"/>
        <w:shd w:val="clear" w:color="auto" w:fill="E6E6E6"/>
      </w:pPr>
      <w:r w:rsidRPr="00D05729">
        <w:t>SchedulingInfoList ::= SEQUENCE (SIZE (1..maxSI-Message)) OF SchedulingInfo</w:t>
      </w:r>
    </w:p>
    <w:p w14:paraId="3415FC0D" w14:textId="77777777" w:rsidR="002E2ED6" w:rsidRPr="00D05729" w:rsidRDefault="002E2ED6" w:rsidP="002E2ED6">
      <w:pPr>
        <w:pStyle w:val="PL"/>
        <w:shd w:val="clear" w:color="auto" w:fill="E6E6E6"/>
      </w:pPr>
    </w:p>
    <w:p w14:paraId="4A735F01" w14:textId="77777777" w:rsidR="002E2ED6" w:rsidRPr="00D05729" w:rsidRDefault="002E2ED6" w:rsidP="002E2ED6">
      <w:pPr>
        <w:pStyle w:val="PL"/>
        <w:shd w:val="clear" w:color="auto" w:fill="E6E6E6"/>
      </w:pPr>
      <w:r w:rsidRPr="00D05729">
        <w:t>SchedulingInfo ::=</w:t>
      </w:r>
      <w:r w:rsidRPr="00D05729">
        <w:tab/>
        <w:t>SEQUENCE {</w:t>
      </w:r>
    </w:p>
    <w:p w14:paraId="471092DD" w14:textId="77777777" w:rsidR="002E2ED6" w:rsidRPr="00D05729" w:rsidRDefault="002E2ED6" w:rsidP="002E2ED6">
      <w:pPr>
        <w:pStyle w:val="PL"/>
        <w:shd w:val="clear" w:color="auto" w:fill="E6E6E6"/>
      </w:pPr>
      <w:r w:rsidRPr="00D05729">
        <w:tab/>
        <w:t>si-Periodicity</w:t>
      </w:r>
      <w:r w:rsidRPr="00D05729">
        <w:tab/>
      </w:r>
      <w:r w:rsidRPr="00D05729">
        <w:tab/>
      </w:r>
      <w:r w:rsidRPr="00D05729">
        <w:tab/>
      </w:r>
      <w:r w:rsidRPr="00D05729">
        <w:tab/>
      </w:r>
      <w:r w:rsidRPr="00D05729">
        <w:tab/>
      </w:r>
      <w:r w:rsidRPr="00D05729">
        <w:tab/>
        <w:t>ENUMERATED {</w:t>
      </w:r>
    </w:p>
    <w:p w14:paraId="61DEF888" w14:textId="77777777" w:rsidR="002E2ED6" w:rsidRPr="0071236C" w:rsidRDefault="002E2ED6" w:rsidP="002E2ED6">
      <w:pPr>
        <w:pStyle w:val="PL"/>
        <w:shd w:val="clear" w:color="auto" w:fill="E6E6E6"/>
        <w:rPr>
          <w:lang w:val="nl-NL"/>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rf8, rf16, rf32, rf64, rf128, rf256, rf512},</w:t>
      </w:r>
    </w:p>
    <w:p w14:paraId="41F167DA" w14:textId="77777777" w:rsidR="002E2ED6" w:rsidRPr="00D05729" w:rsidRDefault="002E2ED6" w:rsidP="002E2ED6">
      <w:pPr>
        <w:pStyle w:val="PL"/>
        <w:shd w:val="clear" w:color="auto" w:fill="E6E6E6"/>
      </w:pPr>
      <w:r w:rsidRPr="0071236C">
        <w:rPr>
          <w:lang w:val="nl-NL"/>
        </w:rPr>
        <w:tab/>
      </w:r>
      <w:r w:rsidRPr="00D05729">
        <w:t>sib-MappingInfo</w:t>
      </w:r>
      <w:r w:rsidRPr="00D05729">
        <w:tab/>
      </w:r>
      <w:r w:rsidRPr="00D05729">
        <w:tab/>
      </w:r>
      <w:r w:rsidRPr="00D05729">
        <w:tab/>
      </w:r>
      <w:r w:rsidRPr="00D05729">
        <w:tab/>
      </w:r>
      <w:r w:rsidRPr="00D05729">
        <w:tab/>
      </w:r>
      <w:r w:rsidRPr="00D05729">
        <w:tab/>
        <w:t>SIB-MappingInfo</w:t>
      </w:r>
    </w:p>
    <w:p w14:paraId="6529E5FE" w14:textId="77777777" w:rsidR="002E2ED6" w:rsidRPr="00D05729" w:rsidRDefault="002E2ED6" w:rsidP="002E2ED6">
      <w:pPr>
        <w:pStyle w:val="PL"/>
        <w:shd w:val="clear" w:color="auto" w:fill="E6E6E6"/>
      </w:pPr>
      <w:r w:rsidRPr="00D05729">
        <w:t>}</w:t>
      </w:r>
    </w:p>
    <w:p w14:paraId="13692C46" w14:textId="77777777" w:rsidR="002E2ED6" w:rsidRDefault="002E2ED6" w:rsidP="002E2ED6">
      <w:pPr>
        <w:pStyle w:val="PL"/>
        <w:shd w:val="clear" w:color="auto" w:fill="E6E6E6"/>
        <w:rPr>
          <w:lang w:val="en-US"/>
        </w:rPr>
      </w:pPr>
    </w:p>
    <w:p w14:paraId="44D43B97" w14:textId="77777777" w:rsidR="002E2ED6" w:rsidRPr="00D05729" w:rsidRDefault="002E2ED6" w:rsidP="002E2ED6">
      <w:pPr>
        <w:pStyle w:val="PL"/>
        <w:shd w:val="clear" w:color="auto" w:fill="E6E6E6"/>
      </w:pPr>
      <w:r w:rsidRPr="00D05729">
        <w:t>SIB-MappingInfo ::= SEQUENCE (SIZE (0..maxSIB-1)) OF SIB-Type</w:t>
      </w:r>
    </w:p>
    <w:p w14:paraId="1CFEF89C" w14:textId="77777777" w:rsidR="002E2ED6" w:rsidRPr="00D05729" w:rsidRDefault="002E2ED6" w:rsidP="002E2ED6">
      <w:pPr>
        <w:pStyle w:val="PL"/>
        <w:shd w:val="clear" w:color="auto" w:fill="E6E6E6"/>
      </w:pPr>
    </w:p>
    <w:p w14:paraId="7C942999" w14:textId="77777777" w:rsidR="002E2ED6" w:rsidRPr="00D05729" w:rsidRDefault="002E2ED6" w:rsidP="002E2ED6">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5B0CC3DF" w14:textId="77777777" w:rsidR="002E2ED6" w:rsidRPr="00D05729" w:rsidRDefault="002E2ED6" w:rsidP="002E2ED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13C3346E" w14:textId="77777777" w:rsidR="002E2ED6" w:rsidRPr="00D05729" w:rsidRDefault="002E2ED6" w:rsidP="002E2ED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42BF2173" w14:textId="77777777" w:rsidR="002E2ED6" w:rsidRPr="00480E56" w:rsidRDefault="002E2ED6" w:rsidP="002E2ED6">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3973092D" w14:textId="77777777" w:rsidR="002E2ED6" w:rsidRPr="00480E56" w:rsidRDefault="002E2ED6" w:rsidP="002E2ED6">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0D33D95E" w14:textId="77777777" w:rsidR="002E2ED6" w:rsidRPr="00480E56" w:rsidRDefault="002E2ED6" w:rsidP="002E2ED6">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1926B2B5" w14:textId="77777777" w:rsidR="002E2ED6" w:rsidRPr="00D05729" w:rsidRDefault="002E2ED6" w:rsidP="002E2ED6">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w:t>
      </w:r>
      <w:r w:rsidRPr="001C2AD0">
        <w:t>, sibType19-</w:t>
      </w:r>
      <w:r>
        <w:t>v1250</w:t>
      </w:r>
      <w:r w:rsidRPr="006464D4">
        <w:t>, sibType20-v13</w:t>
      </w:r>
      <w:r>
        <w:t>10</w:t>
      </w:r>
      <w:r w:rsidRPr="00D05729">
        <w:t>}</w:t>
      </w:r>
    </w:p>
    <w:p w14:paraId="7CA28F22" w14:textId="77777777" w:rsidR="002E2ED6" w:rsidRPr="00D05729" w:rsidRDefault="002E2ED6" w:rsidP="002E2ED6">
      <w:pPr>
        <w:pStyle w:val="PL"/>
        <w:shd w:val="clear" w:color="auto" w:fill="E6E6E6"/>
      </w:pPr>
    </w:p>
    <w:p w14:paraId="035A1333" w14:textId="77777777" w:rsidR="002E2ED6" w:rsidRDefault="002E2ED6" w:rsidP="002E2ED6"/>
    <w:p w14:paraId="319F4B25" w14:textId="77777777" w:rsidR="002E2ED6" w:rsidRPr="00D05729" w:rsidRDefault="002E2ED6" w:rsidP="002E2ED6">
      <w:pPr>
        <w:pStyle w:val="PL"/>
        <w:shd w:val="clear" w:color="auto" w:fill="E6E6E6"/>
      </w:pPr>
      <w:r w:rsidRPr="00D05729">
        <w:t>SystemInformationBlockType2 ::=</w:t>
      </w:r>
      <w:r w:rsidRPr="00D05729">
        <w:tab/>
      </w:r>
      <w:r w:rsidRPr="00D05729">
        <w:tab/>
        <w:t>SEQUENCE {</w:t>
      </w:r>
    </w:p>
    <w:p w14:paraId="47128616" w14:textId="77777777" w:rsidR="002E2ED6" w:rsidRPr="00D05729" w:rsidRDefault="002E2ED6" w:rsidP="002E2ED6">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14:paraId="2CAEC3F3" w14:textId="77777777" w:rsidR="002E2ED6" w:rsidRPr="00D05729" w:rsidRDefault="002E2ED6" w:rsidP="002E2ED6">
      <w:pPr>
        <w:pStyle w:val="PL"/>
        <w:shd w:val="clear" w:color="auto" w:fill="E6E6E6"/>
      </w:pPr>
      <w:r w:rsidRPr="00D05729">
        <w:tab/>
      </w:r>
      <w:r w:rsidRPr="00D05729">
        <w:tab/>
        <w:t>ac-BarringForEmergency</w:t>
      </w:r>
      <w:r w:rsidRPr="00D05729">
        <w:tab/>
      </w:r>
      <w:r w:rsidRPr="00D05729">
        <w:tab/>
      </w:r>
      <w:r w:rsidRPr="00D05729">
        <w:tab/>
      </w:r>
      <w:r w:rsidRPr="00D05729">
        <w:tab/>
        <w:t>BOOLEAN,</w:t>
      </w:r>
    </w:p>
    <w:p w14:paraId="479FFF78" w14:textId="77777777" w:rsidR="002E2ED6" w:rsidRPr="00D05729" w:rsidRDefault="002E2ED6" w:rsidP="002E2ED6">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60186F4A" w14:textId="77777777" w:rsidR="002E2ED6" w:rsidRPr="00D05729" w:rsidRDefault="002E2ED6" w:rsidP="002E2ED6">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24725BC7" w14:textId="77777777" w:rsidR="002E2ED6" w:rsidRPr="00D05729" w:rsidRDefault="002E2ED6" w:rsidP="002E2ED6">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5237985D" w14:textId="77777777" w:rsidR="002E2ED6" w:rsidRPr="00D05729" w:rsidRDefault="002E2ED6" w:rsidP="002E2ED6">
      <w:pPr>
        <w:pStyle w:val="PL"/>
        <w:shd w:val="clear" w:color="auto" w:fill="E6E6E6"/>
      </w:pPr>
      <w:r w:rsidRPr="00D05729">
        <w:tab/>
        <w:t>radioResourceConfigCommon</w:t>
      </w:r>
      <w:r w:rsidRPr="00D05729">
        <w:tab/>
      </w:r>
      <w:r w:rsidRPr="00D05729">
        <w:tab/>
      </w:r>
      <w:r w:rsidRPr="00D05729">
        <w:tab/>
        <w:t>RadioResourceConfigCommonSIB,</w:t>
      </w:r>
    </w:p>
    <w:p w14:paraId="39DD1508" w14:textId="77777777" w:rsidR="002E2ED6" w:rsidRPr="00D05729" w:rsidRDefault="002E2ED6" w:rsidP="002E2ED6">
      <w:pPr>
        <w:pStyle w:val="PL"/>
        <w:shd w:val="clear" w:color="auto" w:fill="E6E6E6"/>
      </w:pPr>
      <w:r w:rsidRPr="00D05729">
        <w:tab/>
        <w:t>ue-TimersAndConstants</w:t>
      </w:r>
      <w:r w:rsidRPr="00D05729">
        <w:tab/>
      </w:r>
      <w:r w:rsidRPr="00D05729">
        <w:tab/>
      </w:r>
      <w:r w:rsidRPr="00D05729">
        <w:tab/>
      </w:r>
      <w:r w:rsidRPr="00D05729">
        <w:tab/>
        <w:t>UE-TimersAndConstants,</w:t>
      </w:r>
    </w:p>
    <w:p w14:paraId="717CA74C" w14:textId="77777777" w:rsidR="002E2ED6" w:rsidRPr="00D05729" w:rsidRDefault="002E2ED6" w:rsidP="002E2ED6">
      <w:pPr>
        <w:pStyle w:val="PL"/>
        <w:shd w:val="clear" w:color="auto" w:fill="E6E6E6"/>
      </w:pPr>
      <w:r w:rsidRPr="00D05729">
        <w:tab/>
        <w:t>freqInfo</w:t>
      </w:r>
      <w:r w:rsidRPr="00D05729">
        <w:tab/>
      </w:r>
      <w:r w:rsidRPr="00D05729">
        <w:tab/>
      </w:r>
      <w:r w:rsidRPr="00D05729">
        <w:tab/>
      </w:r>
      <w:r w:rsidRPr="00D05729">
        <w:tab/>
      </w:r>
      <w:r w:rsidRPr="00D05729">
        <w:tab/>
      </w:r>
      <w:r w:rsidRPr="00D05729">
        <w:tab/>
      </w:r>
      <w:r w:rsidRPr="00D05729">
        <w:tab/>
        <w:t>SEQUENCE {</w:t>
      </w:r>
    </w:p>
    <w:p w14:paraId="562B152E" w14:textId="77777777" w:rsidR="002E2ED6" w:rsidRPr="00D05729" w:rsidRDefault="002E2ED6" w:rsidP="002E2ED6">
      <w:pPr>
        <w:pStyle w:val="PL"/>
        <w:shd w:val="clear" w:color="auto" w:fill="E6E6E6"/>
      </w:pPr>
      <w:r w:rsidRPr="00D05729">
        <w:tab/>
      </w:r>
      <w:r w:rsidRPr="00D05729">
        <w:tab/>
        <w:t>ul-CarrierFreq</w:t>
      </w:r>
      <w:r w:rsidRPr="00D05729">
        <w:tab/>
      </w:r>
      <w:r w:rsidRPr="00D05729">
        <w:tab/>
      </w:r>
      <w:r w:rsidRPr="00D05729">
        <w:tab/>
      </w:r>
      <w:r w:rsidRPr="00D05729">
        <w:tab/>
      </w:r>
      <w:r w:rsidRPr="00D05729">
        <w:tab/>
      </w:r>
      <w:r w:rsidRPr="00D05729">
        <w:tab/>
        <w:t>ARFCN-ValueEUTRA</w:t>
      </w:r>
      <w:r w:rsidRPr="00D05729">
        <w:tab/>
      </w:r>
      <w:r w:rsidRPr="00D05729">
        <w:tab/>
      </w:r>
      <w:r w:rsidRPr="00D05729">
        <w:tab/>
      </w:r>
      <w:r w:rsidRPr="00D05729">
        <w:tab/>
        <w:t>OPTIONAL,</w:t>
      </w:r>
      <w:r w:rsidRPr="00D05729">
        <w:tab/>
        <w:t>-- Need OP</w:t>
      </w:r>
    </w:p>
    <w:p w14:paraId="4DD8683E" w14:textId="77777777" w:rsidR="002E2ED6" w:rsidRPr="00D05729" w:rsidRDefault="002E2ED6" w:rsidP="002E2ED6">
      <w:pPr>
        <w:pStyle w:val="PL"/>
        <w:shd w:val="clear" w:color="auto" w:fill="E6E6E6"/>
      </w:pPr>
      <w:r w:rsidRPr="00D05729">
        <w:tab/>
      </w:r>
      <w:r w:rsidRPr="00D05729">
        <w:tab/>
        <w:t>ul-Bandwidth</w:t>
      </w:r>
      <w:r w:rsidRPr="00D05729">
        <w:tab/>
      </w:r>
      <w:r w:rsidRPr="00D05729">
        <w:tab/>
      </w:r>
      <w:r w:rsidRPr="00D05729">
        <w:tab/>
      </w:r>
      <w:r w:rsidRPr="00D05729">
        <w:tab/>
      </w:r>
      <w:r w:rsidRPr="00D05729">
        <w:tab/>
      </w:r>
      <w:r w:rsidRPr="00D05729">
        <w:tab/>
        <w:t>ENUMERATED {n6, n15, n25, n50, n75, n100}</w:t>
      </w:r>
    </w:p>
    <w:p w14:paraId="0223E6E6" w14:textId="77777777" w:rsidR="002E2ED6" w:rsidRPr="00D05729" w:rsidRDefault="002E2ED6" w:rsidP="002E2ED6">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365DA6E6" w14:textId="77777777" w:rsidR="002E2ED6" w:rsidRPr="00D05729" w:rsidRDefault="002E2ED6" w:rsidP="002E2ED6">
      <w:pPr>
        <w:pStyle w:val="PL"/>
        <w:shd w:val="clear" w:color="auto" w:fill="E6E6E6"/>
      </w:pPr>
      <w:r w:rsidRPr="00D05729">
        <w:tab/>
      </w:r>
      <w:r w:rsidRPr="00D05729">
        <w:tab/>
        <w:t>additionalSpectrumEmission</w:t>
      </w:r>
      <w:r w:rsidRPr="00D05729">
        <w:tab/>
      </w:r>
      <w:r w:rsidRPr="00D05729">
        <w:tab/>
      </w:r>
      <w:r w:rsidRPr="00D05729">
        <w:tab/>
        <w:t>AdditionalSpectrumEmission</w:t>
      </w:r>
    </w:p>
    <w:p w14:paraId="41D898E1" w14:textId="77777777" w:rsidR="002E2ED6" w:rsidRPr="00D05729" w:rsidRDefault="002E2ED6" w:rsidP="002E2ED6">
      <w:pPr>
        <w:pStyle w:val="PL"/>
        <w:shd w:val="clear" w:color="auto" w:fill="E6E6E6"/>
      </w:pPr>
      <w:r w:rsidRPr="00D05729">
        <w:tab/>
        <w:t>},</w:t>
      </w:r>
    </w:p>
    <w:p w14:paraId="2D6DB99E" w14:textId="77777777" w:rsidR="002E2ED6" w:rsidRPr="00D05729" w:rsidRDefault="002E2ED6" w:rsidP="002E2ED6">
      <w:pPr>
        <w:pStyle w:val="PL"/>
        <w:shd w:val="clear" w:color="auto" w:fill="E6E6E6"/>
      </w:pPr>
      <w:r w:rsidRPr="00D05729">
        <w:tab/>
        <w:t>mbsfn-SubframeConfigList</w:t>
      </w:r>
      <w:r w:rsidRPr="00D05729">
        <w:tab/>
      </w:r>
      <w:r w:rsidRPr="00D05729">
        <w:tab/>
      </w:r>
      <w:r w:rsidRPr="00D05729">
        <w:tab/>
        <w:t>MBSFN-SubframeConfigList</w:t>
      </w:r>
      <w:r w:rsidRPr="00D05729">
        <w:tab/>
      </w:r>
      <w:r w:rsidRPr="00D05729">
        <w:tab/>
      </w:r>
      <w:r w:rsidRPr="00D05729">
        <w:tab/>
        <w:t xml:space="preserve">OPTIONAL, </w:t>
      </w:r>
      <w:r w:rsidRPr="00D05729">
        <w:tab/>
        <w:t>-- Need OR</w:t>
      </w:r>
    </w:p>
    <w:p w14:paraId="6576BFFB" w14:textId="77777777" w:rsidR="002E2ED6" w:rsidRPr="00D05729" w:rsidRDefault="002E2ED6" w:rsidP="002E2ED6">
      <w:pPr>
        <w:pStyle w:val="PL"/>
        <w:shd w:val="clear" w:color="auto" w:fill="E6E6E6"/>
      </w:pPr>
      <w:r w:rsidRPr="00D05729">
        <w:tab/>
        <w:t>timeAlignmentTimerCommon</w:t>
      </w:r>
      <w:r w:rsidRPr="00D05729">
        <w:tab/>
      </w:r>
      <w:r w:rsidRPr="00D05729">
        <w:tab/>
      </w:r>
      <w:r w:rsidRPr="00D05729">
        <w:tab/>
        <w:t>TimeAlignmentTimer,</w:t>
      </w:r>
    </w:p>
    <w:p w14:paraId="17AFFB5E" w14:textId="77777777" w:rsidR="002E2ED6" w:rsidRPr="00D05729" w:rsidRDefault="002E2ED6" w:rsidP="002E2ED6">
      <w:pPr>
        <w:pStyle w:val="PL"/>
        <w:shd w:val="clear" w:color="auto" w:fill="E6E6E6"/>
      </w:pPr>
      <w:r w:rsidRPr="00D05729">
        <w:tab/>
        <w:t>...,</w:t>
      </w:r>
    </w:p>
    <w:p w14:paraId="554B104D" w14:textId="77777777" w:rsidR="002E2ED6" w:rsidRPr="00D05729" w:rsidRDefault="002E2ED6" w:rsidP="002E2ED6">
      <w:pPr>
        <w:pStyle w:val="PL"/>
        <w:shd w:val="clear" w:color="auto" w:fill="E6E6E6"/>
      </w:pPr>
      <w:r w:rsidRPr="00D05729">
        <w:tab/>
        <w:t>lateNonCriticalExtension</w:t>
      </w:r>
      <w:r w:rsidRPr="00D05729">
        <w:tab/>
      </w:r>
      <w:r w:rsidRPr="00D05729">
        <w:tab/>
        <w:t>OCTET STRING (CONTAINING SystemInformationBlockType2-v8h0-IEs)</w:t>
      </w:r>
      <w:r w:rsidRPr="00D05729">
        <w:tab/>
      </w:r>
      <w:r w:rsidRPr="00D05729">
        <w:tab/>
      </w:r>
      <w:r w:rsidRPr="00D05729">
        <w:tab/>
      </w:r>
      <w:r w:rsidRPr="00D05729">
        <w:tab/>
      </w:r>
      <w:r w:rsidRPr="00D05729">
        <w:tab/>
      </w:r>
      <w:r w:rsidRPr="00D05729">
        <w:tab/>
        <w:t>OPTIONAL,</w:t>
      </w:r>
    </w:p>
    <w:p w14:paraId="3BBD3AEE" w14:textId="77777777" w:rsidR="002E2ED6" w:rsidRPr="00D05729" w:rsidRDefault="002E2ED6" w:rsidP="002E2ED6">
      <w:pPr>
        <w:pStyle w:val="PL"/>
        <w:shd w:val="clear" w:color="auto" w:fill="E6E6E6"/>
      </w:pPr>
      <w:r w:rsidRPr="00D05729">
        <w:tab/>
        <w:t>[[</w:t>
      </w:r>
      <w:r w:rsidRPr="00D05729">
        <w:tab/>
        <w:t>ssac-BarringForMMTEL-Voice-r9</w:t>
      </w:r>
      <w:r w:rsidRPr="00D05729">
        <w:tab/>
      </w:r>
      <w:r w:rsidRPr="00D05729">
        <w:tab/>
        <w:t>AC-BarringConfig</w:t>
      </w:r>
      <w:r w:rsidRPr="00D05729">
        <w:tab/>
      </w:r>
      <w:r w:rsidRPr="00D05729">
        <w:tab/>
      </w:r>
      <w:r w:rsidRPr="00D05729">
        <w:tab/>
      </w:r>
      <w:r w:rsidRPr="00D05729">
        <w:tab/>
        <w:t>OPTIONAL,</w:t>
      </w:r>
      <w:r w:rsidRPr="00D05729">
        <w:tab/>
        <w:t>-- Need OP</w:t>
      </w:r>
    </w:p>
    <w:p w14:paraId="658A97F2" w14:textId="77777777" w:rsidR="002E2ED6" w:rsidRPr="00D05729" w:rsidRDefault="002E2ED6" w:rsidP="002E2ED6">
      <w:pPr>
        <w:pStyle w:val="PL"/>
        <w:shd w:val="clear" w:color="auto" w:fill="E6E6E6"/>
      </w:pPr>
      <w:r w:rsidRPr="00D05729">
        <w:tab/>
      </w:r>
      <w:r w:rsidRPr="00D05729">
        <w:tab/>
        <w:t>ssac-BarringForMMTEL-Video-r9</w:t>
      </w:r>
      <w:r w:rsidRPr="00D05729">
        <w:tab/>
      </w:r>
      <w:r w:rsidRPr="00D05729">
        <w:tab/>
        <w:t>AC-BarringConfig</w:t>
      </w:r>
      <w:r w:rsidRPr="00D05729">
        <w:tab/>
      </w:r>
      <w:r w:rsidRPr="00D05729">
        <w:tab/>
      </w:r>
      <w:r w:rsidRPr="00D05729">
        <w:tab/>
      </w:r>
      <w:r w:rsidRPr="00D05729">
        <w:tab/>
        <w:t>OPTIONAL</w:t>
      </w:r>
      <w:r w:rsidRPr="00D05729">
        <w:tab/>
        <w:t>-- Need OP</w:t>
      </w:r>
    </w:p>
    <w:p w14:paraId="10F416CD" w14:textId="77777777" w:rsidR="002E2ED6" w:rsidRPr="00D05729" w:rsidRDefault="002E2ED6" w:rsidP="002E2ED6">
      <w:pPr>
        <w:pStyle w:val="PL"/>
        <w:shd w:val="clear" w:color="auto" w:fill="E6E6E6"/>
      </w:pPr>
      <w:r w:rsidRPr="00D05729">
        <w:tab/>
        <w:t>]],</w:t>
      </w:r>
    </w:p>
    <w:p w14:paraId="7F1B81EC" w14:textId="77777777" w:rsidR="002E2ED6" w:rsidRPr="00D05729" w:rsidRDefault="002E2ED6" w:rsidP="002E2ED6">
      <w:pPr>
        <w:pStyle w:val="PL"/>
        <w:shd w:val="clear" w:color="auto" w:fill="E6E6E6"/>
      </w:pPr>
      <w:r w:rsidRPr="00D05729">
        <w:tab/>
        <w:t>[[</w:t>
      </w:r>
      <w:r w:rsidRPr="00D05729">
        <w:tab/>
        <w:t>ac-BarringForCSFB-r10</w:t>
      </w:r>
      <w:r w:rsidRPr="00D05729">
        <w:tab/>
      </w:r>
      <w:r w:rsidRPr="00D05729">
        <w:tab/>
      </w:r>
      <w:r w:rsidRPr="00D05729">
        <w:tab/>
      </w:r>
      <w:r w:rsidRPr="00D05729">
        <w:tab/>
        <w:t>AC-BarringConfig</w:t>
      </w:r>
      <w:r w:rsidRPr="00D05729">
        <w:tab/>
      </w:r>
      <w:r w:rsidRPr="00D05729">
        <w:tab/>
      </w:r>
      <w:r w:rsidRPr="00D05729">
        <w:tab/>
        <w:t>OPTIONAL</w:t>
      </w:r>
      <w:r w:rsidRPr="00D05729">
        <w:tab/>
        <w:t>-- Need OP</w:t>
      </w:r>
    </w:p>
    <w:p w14:paraId="5D543790" w14:textId="77777777" w:rsidR="002E2ED6" w:rsidRPr="006C6737" w:rsidRDefault="002E2ED6" w:rsidP="002E2ED6">
      <w:pPr>
        <w:pStyle w:val="PL"/>
        <w:shd w:val="clear" w:color="auto" w:fill="E6E6E6"/>
      </w:pPr>
      <w:r w:rsidRPr="00D05729">
        <w:tab/>
        <w:t>]]</w:t>
      </w:r>
      <w:r w:rsidRPr="006C6737">
        <w:rPr>
          <w:rFonts w:hint="eastAsia"/>
        </w:rPr>
        <w:t>,</w:t>
      </w:r>
    </w:p>
    <w:p w14:paraId="02E480D5" w14:textId="77777777" w:rsidR="002E2ED6" w:rsidRPr="006C6737" w:rsidRDefault="002E2ED6" w:rsidP="002E2ED6">
      <w:pPr>
        <w:pStyle w:val="PL"/>
        <w:shd w:val="clear" w:color="auto" w:fill="E6E6E6"/>
        <w:tabs>
          <w:tab w:val="clear" w:pos="6144"/>
          <w:tab w:val="left" w:pos="6070"/>
        </w:tabs>
      </w:pPr>
      <w:r w:rsidRPr="006C6737">
        <w:rPr>
          <w:rFonts w:hint="eastAsia"/>
        </w:rPr>
        <w:tab/>
        <w:t>[[</w:t>
      </w:r>
      <w:r w:rsidRPr="006C6737">
        <w:rPr>
          <w:rFonts w:hint="eastAsia"/>
        </w:rPr>
        <w:tab/>
      </w:r>
      <w:r w:rsidRPr="006C6737">
        <w:t>ac-BarringSkipForMMTELVoice-r12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132F25FA" w14:textId="77777777" w:rsidR="002E2ED6" w:rsidRPr="006C6737" w:rsidRDefault="002E2ED6" w:rsidP="002E2ED6">
      <w:pPr>
        <w:pStyle w:val="PL"/>
        <w:shd w:val="clear" w:color="auto" w:fill="E6E6E6"/>
      </w:pPr>
      <w:r>
        <w:tab/>
      </w:r>
      <w:r>
        <w:tab/>
      </w:r>
      <w:r w:rsidRPr="006C6737">
        <w:t>ac-BarringSkipForMMTELVideo-r12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12D09CF3" w14:textId="77777777" w:rsidR="002E2ED6" w:rsidRDefault="002E2ED6" w:rsidP="002E2ED6">
      <w:pPr>
        <w:pStyle w:val="PL"/>
        <w:shd w:val="clear" w:color="auto" w:fill="E6E6E6"/>
      </w:pPr>
      <w:r>
        <w:tab/>
      </w:r>
      <w:r>
        <w:tab/>
      </w:r>
      <w:r w:rsidRPr="006C6737">
        <w:t>ac-BarringSkipForSMS-r12</w:t>
      </w:r>
      <w:r>
        <w:tab/>
      </w:r>
      <w:r>
        <w:tab/>
      </w:r>
      <w:r>
        <w:tab/>
      </w:r>
      <w:r w:rsidRPr="006C6737">
        <w:t>ENUMERATED {true}</w:t>
      </w:r>
      <w:r>
        <w:tab/>
      </w:r>
      <w:r>
        <w:tab/>
      </w:r>
      <w:r>
        <w:tab/>
      </w:r>
      <w:r w:rsidRPr="006C6737">
        <w:t>OPTIONAL</w:t>
      </w:r>
      <w:r>
        <w:t>,</w:t>
      </w:r>
      <w:r>
        <w:tab/>
      </w:r>
      <w:r w:rsidRPr="006C6737">
        <w:t xml:space="preserve"> -- Need O</w:t>
      </w:r>
      <w:r w:rsidRPr="006C6737">
        <w:rPr>
          <w:rFonts w:hint="eastAsia"/>
        </w:rPr>
        <w:t>P</w:t>
      </w:r>
    </w:p>
    <w:p w14:paraId="6821D870" w14:textId="77777777" w:rsidR="002E2ED6" w:rsidRPr="006C6737" w:rsidRDefault="002E2ED6" w:rsidP="002E2ED6">
      <w:pPr>
        <w:pStyle w:val="PL"/>
        <w:shd w:val="clear" w:color="auto" w:fill="E6E6E6"/>
      </w:pPr>
      <w:r>
        <w:tab/>
      </w:r>
      <w:r>
        <w:tab/>
      </w:r>
      <w:r w:rsidRPr="00860792">
        <w:t>ac-BarringPerPLMN</w:t>
      </w:r>
      <w:r>
        <w:t>-</w:t>
      </w:r>
      <w:r w:rsidRPr="00860792">
        <w:t>List-r12</w:t>
      </w:r>
      <w:r>
        <w:tab/>
      </w:r>
      <w:r>
        <w:tab/>
      </w:r>
      <w:r>
        <w:tab/>
        <w:t>AC-BarringPerPLMN-List-r12</w:t>
      </w:r>
      <w:r>
        <w:tab/>
      </w:r>
      <w:r w:rsidRPr="00860792">
        <w:t>OPTIONAL</w:t>
      </w:r>
      <w:r>
        <w:tab/>
      </w:r>
      <w:r w:rsidRPr="00860792">
        <w:t>-- Need OP</w:t>
      </w:r>
    </w:p>
    <w:p w14:paraId="7579296F" w14:textId="77777777" w:rsidR="002E2ED6" w:rsidRPr="00762C5D" w:rsidRDefault="002E2ED6" w:rsidP="002E2ED6">
      <w:pPr>
        <w:pStyle w:val="PL"/>
        <w:shd w:val="clear" w:color="auto" w:fill="E6E6E6"/>
      </w:pPr>
      <w:r w:rsidRPr="00762C5D">
        <w:rPr>
          <w:rFonts w:hint="eastAsia"/>
        </w:rPr>
        <w:tab/>
        <w:t>]]</w:t>
      </w:r>
      <w:r w:rsidRPr="00762C5D">
        <w:t>,</w:t>
      </w:r>
    </w:p>
    <w:p w14:paraId="443784FB" w14:textId="77777777" w:rsidR="002E2ED6" w:rsidRPr="00762C5D" w:rsidRDefault="002E2ED6" w:rsidP="002E2ED6">
      <w:pPr>
        <w:pStyle w:val="PL"/>
        <w:shd w:val="clear" w:color="auto" w:fill="E6E6E6"/>
      </w:pPr>
      <w:r w:rsidRPr="00762C5D">
        <w:tab/>
        <w:t>[[</w:t>
      </w:r>
      <w:r w:rsidRPr="00762C5D">
        <w:tab/>
        <w:t>voiceServiceCauseIndication-r12</w:t>
      </w:r>
      <w:r w:rsidRPr="00762C5D">
        <w:tab/>
      </w:r>
      <w:r w:rsidRPr="00762C5D">
        <w:tab/>
        <w:t>ENUMERATED {true}</w:t>
      </w:r>
      <w:r w:rsidRPr="00762C5D">
        <w:tab/>
      </w:r>
      <w:r w:rsidRPr="00762C5D">
        <w:tab/>
      </w:r>
      <w:r w:rsidRPr="00762C5D">
        <w:tab/>
        <w:t>OPTIONAL</w:t>
      </w:r>
      <w:r w:rsidRPr="00762C5D">
        <w:tab/>
        <w:t>-- Need OP</w:t>
      </w:r>
    </w:p>
    <w:p w14:paraId="20F55C30" w14:textId="77777777" w:rsidR="002E2ED6" w:rsidRDefault="002E2ED6" w:rsidP="002E2ED6">
      <w:pPr>
        <w:pStyle w:val="PL"/>
        <w:shd w:val="clear" w:color="auto" w:fill="E6E6E6"/>
      </w:pPr>
      <w:r w:rsidRPr="006C6737">
        <w:rPr>
          <w:rFonts w:hint="eastAsia"/>
        </w:rPr>
        <w:tab/>
        <w:t>]]</w:t>
      </w:r>
      <w:r>
        <w:t>,</w:t>
      </w:r>
    </w:p>
    <w:p w14:paraId="7FDE7074" w14:textId="77777777" w:rsidR="002E2ED6" w:rsidRDefault="002E2ED6" w:rsidP="002E2ED6">
      <w:pPr>
        <w:pStyle w:val="PL"/>
        <w:shd w:val="clear" w:color="auto" w:fill="E6E6E6"/>
      </w:pPr>
      <w:r>
        <w:tab/>
        <w:t>[[</w:t>
      </w:r>
      <w:r>
        <w:tab/>
        <w:t>acdc-BarringForCommon-r13</w:t>
      </w:r>
      <w:r>
        <w:tab/>
      </w:r>
      <w:r>
        <w:tab/>
      </w:r>
      <w:r>
        <w:tab/>
        <w:t>ACDC-BarringForCommon-r13</w:t>
      </w:r>
      <w:r>
        <w:tab/>
      </w:r>
      <w:r>
        <w:tab/>
        <w:t>OPTIONAL,</w:t>
      </w:r>
      <w:r>
        <w:tab/>
        <w:t>-- Need OP</w:t>
      </w:r>
    </w:p>
    <w:p w14:paraId="138D1C3D" w14:textId="77777777" w:rsidR="002E2ED6" w:rsidRDefault="002E2ED6" w:rsidP="002E2ED6">
      <w:pPr>
        <w:pStyle w:val="PL"/>
        <w:shd w:val="clear" w:color="auto" w:fill="E6E6E6"/>
      </w:pPr>
      <w:r>
        <w:tab/>
      </w:r>
      <w:r>
        <w:tab/>
        <w:t>acdc-BarringPerPLMN-List-r13</w:t>
      </w:r>
      <w:r>
        <w:tab/>
      </w:r>
      <w:r>
        <w:tab/>
        <w:t>ACDC-BarringPerPLMN-List-r13</w:t>
      </w:r>
      <w:r>
        <w:tab/>
        <w:t>OPTIONAL</w:t>
      </w:r>
      <w:r>
        <w:tab/>
        <w:t>-- Need OP</w:t>
      </w:r>
    </w:p>
    <w:p w14:paraId="2780FAA5" w14:textId="77777777" w:rsidR="002E2ED6" w:rsidRDefault="002E2ED6" w:rsidP="002E2ED6">
      <w:pPr>
        <w:pStyle w:val="PL"/>
        <w:shd w:val="clear" w:color="auto" w:fill="E6E6E6"/>
      </w:pPr>
      <w:r>
        <w:tab/>
        <w:t>]],</w:t>
      </w:r>
    </w:p>
    <w:p w14:paraId="1A1C6569" w14:textId="77777777" w:rsidR="002E2ED6" w:rsidRDefault="002E2ED6" w:rsidP="002E2ED6">
      <w:pPr>
        <w:pStyle w:val="PL"/>
        <w:shd w:val="clear" w:color="auto" w:fill="E6E6E6"/>
      </w:pPr>
      <w:r>
        <w:tab/>
        <w:t>[[</w:t>
      </w:r>
    </w:p>
    <w:p w14:paraId="4E6B1BF9" w14:textId="77777777" w:rsidR="002E2ED6" w:rsidRDefault="002E2ED6" w:rsidP="002E2ED6">
      <w:pPr>
        <w:pStyle w:val="PL"/>
        <w:shd w:val="clear" w:color="auto" w:fill="E6E6E6"/>
      </w:pPr>
      <w:r>
        <w:tab/>
      </w:r>
      <w:r>
        <w:tab/>
        <w:t>udt-RestrictingForCommon-r13</w:t>
      </w:r>
      <w:r>
        <w:tab/>
      </w:r>
      <w:r>
        <w:tab/>
      </w:r>
      <w:r>
        <w:tab/>
        <w:t>UDT-Restricting-r13</w:t>
      </w:r>
      <w:r>
        <w:tab/>
      </w:r>
      <w:r>
        <w:tab/>
      </w:r>
      <w:r>
        <w:tab/>
      </w:r>
      <w:r>
        <w:tab/>
        <w:t>OPTIONAL,</w:t>
      </w:r>
      <w:r>
        <w:tab/>
        <w:t>-- Need OR</w:t>
      </w:r>
    </w:p>
    <w:p w14:paraId="7E1D0D73" w14:textId="77777777" w:rsidR="002E2ED6" w:rsidRPr="006C6737" w:rsidRDefault="002E2ED6" w:rsidP="002E2ED6">
      <w:pPr>
        <w:pStyle w:val="PL"/>
        <w:shd w:val="clear" w:color="auto" w:fill="E6E6E6"/>
      </w:pPr>
      <w:r>
        <w:tab/>
      </w:r>
      <w:r>
        <w:tab/>
        <w:t>udt</w:t>
      </w:r>
      <w:r w:rsidRPr="00860792">
        <w:t>-</w:t>
      </w:r>
      <w:r>
        <w:t>Restricting</w:t>
      </w:r>
      <w:r w:rsidRPr="00860792">
        <w:t>PerPLMN</w:t>
      </w:r>
      <w:r>
        <w:t>-List-r13</w:t>
      </w:r>
      <w:r>
        <w:tab/>
      </w:r>
      <w:r>
        <w:tab/>
        <w:t>UDT-RestrictingPerPLMN-List-r13</w:t>
      </w:r>
      <w:r>
        <w:tab/>
      </w:r>
      <w:r w:rsidRPr="00860792">
        <w:t>OPTIONAL</w:t>
      </w:r>
      <w:r>
        <w:t>,</w:t>
      </w:r>
      <w:r>
        <w:tab/>
        <w:t>-- Need OR</w:t>
      </w:r>
    </w:p>
    <w:p w14:paraId="3B99E77E" w14:textId="77777777" w:rsidR="002E2ED6" w:rsidRDefault="002E2ED6" w:rsidP="002E2ED6">
      <w:pPr>
        <w:pStyle w:val="PL"/>
        <w:shd w:val="clear" w:color="auto" w:fill="E6E6E6"/>
      </w:pPr>
      <w:r>
        <w:tab/>
      </w:r>
      <w:r>
        <w:tab/>
        <w:t>cIoT-EPS-OptimisationInfo-r13</w:t>
      </w:r>
      <w:r>
        <w:tab/>
      </w:r>
      <w:r>
        <w:tab/>
        <w:t xml:space="preserve">CIOT-EPS-OptimisationInfo-r13 </w:t>
      </w:r>
      <w:r>
        <w:tab/>
        <w:t>OPTIONAL,</w:t>
      </w:r>
      <w:r>
        <w:tab/>
        <w:t>-- Need OP</w:t>
      </w:r>
    </w:p>
    <w:p w14:paraId="1A52AA36" w14:textId="77777777" w:rsidR="002E2ED6" w:rsidRDefault="002E2ED6" w:rsidP="002E2ED6">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7058A07F" w14:textId="77777777" w:rsidR="002E2ED6" w:rsidRDefault="002E2ED6" w:rsidP="002E2ED6">
      <w:pPr>
        <w:pStyle w:val="PL"/>
        <w:shd w:val="clear" w:color="auto" w:fill="E6E6E6"/>
      </w:pPr>
      <w:r>
        <w:tab/>
        <w:t>]]</w:t>
      </w:r>
    </w:p>
    <w:p w14:paraId="131221E6" w14:textId="77777777" w:rsidR="002E2ED6" w:rsidRPr="00D05729" w:rsidRDefault="002E2ED6" w:rsidP="002E2ED6">
      <w:pPr>
        <w:pStyle w:val="PL"/>
        <w:shd w:val="clear" w:color="auto" w:fill="E6E6E6"/>
      </w:pPr>
    </w:p>
    <w:p w14:paraId="39AB2E7A" w14:textId="77777777" w:rsidR="002E2ED6" w:rsidRPr="00D05729" w:rsidRDefault="002E2ED6" w:rsidP="002E2ED6">
      <w:pPr>
        <w:pStyle w:val="PL"/>
        <w:shd w:val="clear" w:color="auto" w:fill="E6E6E6"/>
      </w:pPr>
      <w:r w:rsidRPr="00D05729">
        <w:t>}</w:t>
      </w:r>
    </w:p>
    <w:p w14:paraId="7722C174" w14:textId="77777777" w:rsidR="002E2ED6" w:rsidRPr="00D05729" w:rsidRDefault="002E2ED6" w:rsidP="002E2ED6">
      <w:pPr>
        <w:pStyle w:val="PL"/>
        <w:shd w:val="clear" w:color="auto" w:fill="E6E6E6"/>
      </w:pPr>
    </w:p>
    <w:p w14:paraId="0B6475C1" w14:textId="77777777" w:rsidR="002E2ED6" w:rsidRPr="00D05729" w:rsidRDefault="002E2ED6" w:rsidP="002E2ED6">
      <w:pPr>
        <w:pStyle w:val="PL"/>
        <w:shd w:val="clear" w:color="auto" w:fill="E6E6E6"/>
      </w:pPr>
      <w:r w:rsidRPr="00D05729">
        <w:t>SystemInformationBlockType2-v8h0-IEs ::=</w:t>
      </w:r>
      <w:r w:rsidRPr="00D05729">
        <w:tab/>
        <w:t>SEQUENCE {</w:t>
      </w:r>
    </w:p>
    <w:p w14:paraId="28063545" w14:textId="77777777" w:rsidR="002E2ED6" w:rsidRPr="00D05729" w:rsidRDefault="002E2ED6" w:rsidP="002E2ED6">
      <w:pPr>
        <w:pStyle w:val="PL"/>
        <w:shd w:val="clear" w:color="auto" w:fill="E6E6E6"/>
      </w:pPr>
      <w:r w:rsidRPr="00D05729">
        <w:tab/>
        <w:t>multiBandInfoList</w:t>
      </w:r>
      <w:r w:rsidRPr="00D05729">
        <w:tab/>
      </w:r>
      <w:r w:rsidRPr="00D05729">
        <w:tab/>
      </w:r>
      <w:r w:rsidRPr="00D05729">
        <w:tab/>
      </w:r>
      <w:r w:rsidRPr="00D05729">
        <w:tab/>
        <w:t>SEQUENCE (SIZE (1..maxMultiBands)) OF AdditionalSpectrumEmission</w:t>
      </w:r>
      <w:r w:rsidRPr="00D05729">
        <w:tab/>
        <w:t>OPTIONAL,</w:t>
      </w:r>
      <w:r w:rsidRPr="00D05729">
        <w:tab/>
        <w:t>-- Need OR</w:t>
      </w:r>
    </w:p>
    <w:p w14:paraId="3A324EBA" w14:textId="77777777" w:rsidR="002E2ED6" w:rsidRDefault="002E2ED6" w:rsidP="002E2ED6">
      <w:pPr>
        <w:pStyle w:val="PL"/>
        <w:shd w:val="clear" w:color="auto" w:fill="E6E6E6"/>
      </w:pPr>
      <w:r w:rsidRPr="00D05729">
        <w:tab/>
        <w:t>nonCriticalExtension</w:t>
      </w:r>
      <w:r w:rsidRPr="00D05729">
        <w:tab/>
      </w:r>
      <w:r w:rsidRPr="00D05729">
        <w:tab/>
      </w:r>
      <w:r w:rsidRPr="00D05729">
        <w:tab/>
        <w:t>SystemInformationBlockType2-v9e0-IEs</w:t>
      </w:r>
      <w:r w:rsidRPr="00D05729">
        <w:tab/>
        <w:t>OPTIONAL</w:t>
      </w:r>
    </w:p>
    <w:p w14:paraId="167FC939" w14:textId="034CF3D1" w:rsidR="002E2ED6" w:rsidRDefault="002E2ED6" w:rsidP="002E2ED6">
      <w:pPr>
        <w:pStyle w:val="PL"/>
        <w:shd w:val="clear" w:color="auto" w:fill="E6E6E6"/>
      </w:pPr>
      <w:r w:rsidRPr="00D05729">
        <w:t>}</w:t>
      </w:r>
    </w:p>
    <w:p w14:paraId="7942A5A5" w14:textId="16636FE7" w:rsidR="002E2ED6" w:rsidRDefault="002E2ED6" w:rsidP="002E2ED6">
      <w:pPr>
        <w:pStyle w:val="Reference"/>
        <w:numPr>
          <w:ilvl w:val="0"/>
          <w:numId w:val="0"/>
        </w:numPr>
        <w:ind w:left="567" w:hanging="567"/>
      </w:pPr>
    </w:p>
    <w:p w14:paraId="61A4BB58" w14:textId="6788A736" w:rsidR="002E2ED6" w:rsidRPr="00CE0424" w:rsidRDefault="002E2ED6" w:rsidP="002E2ED6">
      <w:pPr>
        <w:pStyle w:val="Heading1"/>
      </w:pPr>
      <w:r>
        <w:t>Appendix: RAN1 system information agreements</w:t>
      </w:r>
    </w:p>
    <w:p w14:paraId="6A9F2574" w14:textId="4F8D52DA" w:rsidR="002E2ED6" w:rsidRDefault="002E2ED6" w:rsidP="002E2ED6">
      <w:pPr>
        <w:pStyle w:val="BodyText"/>
      </w:pPr>
      <w:r>
        <w:t>RAN1 has agreed</w:t>
      </w:r>
    </w:p>
    <w:p w14:paraId="766CC135" w14:textId="77777777" w:rsidR="002E2ED6" w:rsidRDefault="002E2ED6" w:rsidP="002E2ED6">
      <w:pPr>
        <w:pStyle w:val="BodyText"/>
      </w:pPr>
      <w:r w:rsidRPr="00E435F8">
        <w:rPr>
          <w:noProof/>
          <w:lang w:val="sv-SE" w:eastAsia="sv-SE"/>
        </w:rPr>
        <mc:AlternateContent>
          <mc:Choice Requires="wps">
            <w:drawing>
              <wp:inline distT="0" distB="0" distL="0" distR="0" wp14:anchorId="453D07F0" wp14:editId="51665B6D">
                <wp:extent cx="5972175" cy="1864426"/>
                <wp:effectExtent l="0" t="0" r="28575" b="2159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864426"/>
                        </a:xfrm>
                        <a:prstGeom prst="rect">
                          <a:avLst/>
                        </a:prstGeom>
                        <a:solidFill>
                          <a:srgbClr val="FFFFFF"/>
                        </a:solidFill>
                        <a:ln w="9525">
                          <a:solidFill>
                            <a:srgbClr val="000000"/>
                          </a:solidFill>
                          <a:miter lim="800000"/>
                          <a:headEnd/>
                          <a:tailEnd/>
                        </a:ln>
                      </wps:spPr>
                      <wps:txbx>
                        <w:txbxContent>
                          <w:p w14:paraId="6D87598A" w14:textId="77777777" w:rsidR="00F92455" w:rsidRPr="007E551A" w:rsidRDefault="00F92455" w:rsidP="002E2ED6">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7C82E3F0" w14:textId="77777777" w:rsidR="00F92455" w:rsidRPr="007E551A" w:rsidRDefault="00F92455" w:rsidP="002E2ED6">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46F621A" w14:textId="77777777" w:rsidR="00F92455" w:rsidRPr="007E551A" w:rsidRDefault="00F92455" w:rsidP="002E2ED6">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0013594A" w14:textId="77777777" w:rsidR="00F92455" w:rsidRPr="007E551A" w:rsidRDefault="00F92455" w:rsidP="002E2ED6">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01551732" w14:textId="77777777" w:rsidR="00F92455" w:rsidRPr="007E551A" w:rsidRDefault="00F92455" w:rsidP="002E2ED6">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38678C31" w14:textId="77777777" w:rsidR="00F92455" w:rsidRPr="007E551A" w:rsidRDefault="00F92455" w:rsidP="002E2ED6">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777A0FAD" w14:textId="77777777" w:rsidR="00F92455" w:rsidRPr="007E551A" w:rsidRDefault="00F92455" w:rsidP="002E2ED6">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20B8673F" w14:textId="77777777" w:rsidR="00F92455" w:rsidRPr="007E551A" w:rsidRDefault="00F92455" w:rsidP="002E2ED6">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5D5D980D" w14:textId="77777777" w:rsidR="00F92455" w:rsidRPr="007E551A" w:rsidRDefault="00F92455" w:rsidP="002E2ED6">
                            <w:pPr>
                              <w:rPr>
                                <w:lang w:val="en-US"/>
                              </w:rPr>
                            </w:pPr>
                          </w:p>
                        </w:txbxContent>
                      </wps:txbx>
                      <wps:bodyPr rot="0" vert="horz" wrap="square" lIns="91440" tIns="45720" rIns="91440" bIns="45720" anchor="t" anchorCtr="0">
                        <a:noAutofit/>
                      </wps:bodyPr>
                    </wps:wsp>
                  </a:graphicData>
                </a:graphic>
              </wp:inline>
            </w:drawing>
          </mc:Choice>
          <mc:Fallback>
            <w:pict>
              <v:shape w14:anchorId="453D07F0" id="_x0000_s1027" type="#_x0000_t202" style="width:470.2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">
                <v:textbox>
                  <w:txbxContent>
                    <w:p w14:paraId="6D87598A" w14:textId="77777777" w:rsidR="00F92455" w:rsidRPr="007E551A" w:rsidRDefault="00F92455" w:rsidP="002E2ED6">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7C82E3F0" w14:textId="77777777" w:rsidR="00F92455" w:rsidRPr="007E551A" w:rsidRDefault="00F92455" w:rsidP="002E2ED6">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46F621A" w14:textId="77777777" w:rsidR="00F92455" w:rsidRPr="007E551A" w:rsidRDefault="00F92455" w:rsidP="002E2ED6">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0013594A" w14:textId="77777777" w:rsidR="00F92455" w:rsidRPr="007E551A" w:rsidRDefault="00F92455" w:rsidP="002E2ED6">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01551732" w14:textId="77777777" w:rsidR="00F92455" w:rsidRPr="007E551A" w:rsidRDefault="00F92455" w:rsidP="002E2ED6">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38678C31" w14:textId="77777777" w:rsidR="00F92455" w:rsidRPr="007E551A" w:rsidRDefault="00F92455" w:rsidP="002E2ED6">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777A0FAD" w14:textId="77777777" w:rsidR="00F92455" w:rsidRPr="007E551A" w:rsidRDefault="00F92455" w:rsidP="002E2ED6">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20B8673F" w14:textId="77777777" w:rsidR="00F92455" w:rsidRPr="007E551A" w:rsidRDefault="00F92455" w:rsidP="002E2ED6">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5D5D980D" w14:textId="77777777" w:rsidR="00F92455" w:rsidRPr="007E551A" w:rsidRDefault="00F92455" w:rsidP="002E2ED6">
                      <w:pPr>
                        <w:rPr>
                          <w:lang w:val="en-US"/>
                        </w:rPr>
                      </w:pPr>
                    </w:p>
                  </w:txbxContent>
                </v:textbox>
                <w10:anchorlock/>
              </v:shape>
            </w:pict>
          </mc:Fallback>
        </mc:AlternateContent>
      </w:r>
    </w:p>
    <w:p w14:paraId="0C5568A6" w14:textId="77777777" w:rsidR="002E2ED6" w:rsidRPr="00D04434" w:rsidRDefault="002E2ED6" w:rsidP="002E2ED6">
      <w:pPr>
        <w:pStyle w:val="Reference"/>
        <w:numPr>
          <w:ilvl w:val="0"/>
          <w:numId w:val="0"/>
        </w:numPr>
        <w:ind w:left="567" w:hanging="567"/>
      </w:pPr>
    </w:p>
    <w:sectPr w:rsidR="002E2ED6" w:rsidRPr="00D0443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3A25C" w14:textId="77777777" w:rsidR="0058518D" w:rsidRDefault="0058518D">
      <w:r>
        <w:separator/>
      </w:r>
    </w:p>
  </w:endnote>
  <w:endnote w:type="continuationSeparator" w:id="0">
    <w:p w14:paraId="16B5D50D" w14:textId="77777777" w:rsidR="0058518D" w:rsidRDefault="0058518D">
      <w:r>
        <w:continuationSeparator/>
      </w:r>
    </w:p>
  </w:endnote>
  <w:endnote w:type="continuationNotice" w:id="1">
    <w:p w14:paraId="1BD62CC5" w14:textId="77777777" w:rsidR="0058518D" w:rsidRDefault="00585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D28E64F" w:rsidR="00F92455" w:rsidRDefault="00F92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42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42A9">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4A223" w14:textId="77777777" w:rsidR="0058518D" w:rsidRDefault="0058518D">
      <w:r>
        <w:separator/>
      </w:r>
    </w:p>
  </w:footnote>
  <w:footnote w:type="continuationSeparator" w:id="0">
    <w:p w14:paraId="44D16185" w14:textId="77777777" w:rsidR="0058518D" w:rsidRDefault="0058518D">
      <w:r>
        <w:continuationSeparator/>
      </w:r>
    </w:p>
  </w:footnote>
  <w:footnote w:type="continuationNotice" w:id="1">
    <w:p w14:paraId="506598ED" w14:textId="77777777" w:rsidR="0058518D" w:rsidRDefault="00585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92455" w:rsidRDefault="00F924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2"/>
  </w:num>
  <w:num w:numId="11">
    <w:abstractNumId w:val="1"/>
  </w:num>
  <w:num w:numId="12">
    <w:abstractNumId w:val="0"/>
  </w:num>
  <w:num w:numId="13">
    <w:abstractNumId w:val="17"/>
  </w:num>
  <w:num w:numId="14">
    <w:abstractNumId w:val="26"/>
  </w:num>
  <w:num w:numId="15">
    <w:abstractNumId w:val="8"/>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5"/>
  </w:num>
  <w:num w:numId="18">
    <w:abstractNumId w:val="14"/>
  </w:num>
  <w:num w:numId="19">
    <w:abstractNumId w:val="18"/>
  </w:num>
  <w:num w:numId="20">
    <w:abstractNumId w:val="7"/>
  </w:num>
  <w:num w:numId="21">
    <w:abstractNumId w:val="22"/>
  </w:num>
  <w:num w:numId="22">
    <w:abstractNumId w:val="21"/>
  </w:num>
  <w:num w:numId="23">
    <w:abstractNumId w:val="6"/>
  </w:num>
  <w:num w:numId="24">
    <w:abstractNumId w:val="5"/>
  </w:num>
  <w:num w:numId="25">
    <w:abstractNumId w:val="23"/>
  </w:num>
  <w:num w:numId="26">
    <w:abstractNumId w:val="20"/>
  </w:num>
  <w:num w:numId="2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7C7"/>
    <w:rsid w:val="000358A2"/>
    <w:rsid w:val="00036BA1"/>
    <w:rsid w:val="00037CE8"/>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56512"/>
    <w:rsid w:val="001643A8"/>
    <w:rsid w:val="00164A13"/>
    <w:rsid w:val="00165671"/>
    <w:rsid w:val="001659C1"/>
    <w:rsid w:val="00173A8E"/>
    <w:rsid w:val="00177795"/>
    <w:rsid w:val="0018143F"/>
    <w:rsid w:val="00190AC1"/>
    <w:rsid w:val="0019341A"/>
    <w:rsid w:val="00197DF9"/>
    <w:rsid w:val="001A1987"/>
    <w:rsid w:val="001A2564"/>
    <w:rsid w:val="001A6173"/>
    <w:rsid w:val="001A6633"/>
    <w:rsid w:val="001A6CBA"/>
    <w:rsid w:val="001B0D97"/>
    <w:rsid w:val="001B5A5D"/>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09B"/>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3581"/>
    <w:rsid w:val="002B24D6"/>
    <w:rsid w:val="002C41E6"/>
    <w:rsid w:val="002D071A"/>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DB5"/>
    <w:rsid w:val="003477B1"/>
    <w:rsid w:val="0035482C"/>
    <w:rsid w:val="00357380"/>
    <w:rsid w:val="003602D9"/>
    <w:rsid w:val="003604CE"/>
    <w:rsid w:val="003614BA"/>
    <w:rsid w:val="00365F29"/>
    <w:rsid w:val="00370E47"/>
    <w:rsid w:val="003742AC"/>
    <w:rsid w:val="00376DE2"/>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4F56"/>
    <w:rsid w:val="00446488"/>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B94"/>
    <w:rsid w:val="004B7C0C"/>
    <w:rsid w:val="004C34D2"/>
    <w:rsid w:val="004C3898"/>
    <w:rsid w:val="004D36B1"/>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69A1"/>
    <w:rsid w:val="00580202"/>
    <w:rsid w:val="00582809"/>
    <w:rsid w:val="0058518D"/>
    <w:rsid w:val="0058798C"/>
    <w:rsid w:val="005900FA"/>
    <w:rsid w:val="005935A4"/>
    <w:rsid w:val="0059401B"/>
    <w:rsid w:val="005948C2"/>
    <w:rsid w:val="00595DCA"/>
    <w:rsid w:val="0059779B"/>
    <w:rsid w:val="005A209A"/>
    <w:rsid w:val="005A662D"/>
    <w:rsid w:val="005B35D7"/>
    <w:rsid w:val="005B392A"/>
    <w:rsid w:val="005B3AA3"/>
    <w:rsid w:val="005B4BD5"/>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44B4"/>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95B"/>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605F"/>
    <w:rsid w:val="00807786"/>
    <w:rsid w:val="00811FCB"/>
    <w:rsid w:val="008158D6"/>
    <w:rsid w:val="00817196"/>
    <w:rsid w:val="00817EDE"/>
    <w:rsid w:val="008207D3"/>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E065E"/>
    <w:rsid w:val="008E0927"/>
    <w:rsid w:val="008E1909"/>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7AC"/>
    <w:rsid w:val="009B4DF4"/>
    <w:rsid w:val="009B564E"/>
    <w:rsid w:val="009B7E87"/>
    <w:rsid w:val="009C403E"/>
    <w:rsid w:val="009C4602"/>
    <w:rsid w:val="009C6A1A"/>
    <w:rsid w:val="009D47E3"/>
    <w:rsid w:val="009D4FF0"/>
    <w:rsid w:val="009D703C"/>
    <w:rsid w:val="009D718F"/>
    <w:rsid w:val="009E068F"/>
    <w:rsid w:val="009E14E0"/>
    <w:rsid w:val="009E35DB"/>
    <w:rsid w:val="009E3600"/>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37768"/>
    <w:rsid w:val="00A41E2B"/>
    <w:rsid w:val="00A4508B"/>
    <w:rsid w:val="00A45B74"/>
    <w:rsid w:val="00A50ED7"/>
    <w:rsid w:val="00A52E1D"/>
    <w:rsid w:val="00A61499"/>
    <w:rsid w:val="00A62A77"/>
    <w:rsid w:val="00A63483"/>
    <w:rsid w:val="00A657D7"/>
    <w:rsid w:val="00A660AC"/>
    <w:rsid w:val="00A67E6C"/>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630"/>
    <w:rsid w:val="00C60783"/>
    <w:rsid w:val="00C64672"/>
    <w:rsid w:val="00C70697"/>
    <w:rsid w:val="00C72EF4"/>
    <w:rsid w:val="00C75D2F"/>
    <w:rsid w:val="00C767BE"/>
    <w:rsid w:val="00C76963"/>
    <w:rsid w:val="00C76E3C"/>
    <w:rsid w:val="00C81568"/>
    <w:rsid w:val="00C9027A"/>
    <w:rsid w:val="00C9068E"/>
    <w:rsid w:val="00C91E0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A305E"/>
    <w:rsid w:val="00DA5007"/>
    <w:rsid w:val="00DA5417"/>
    <w:rsid w:val="00DA56E8"/>
    <w:rsid w:val="00DB0A9F"/>
    <w:rsid w:val="00DB29C1"/>
    <w:rsid w:val="00DB377D"/>
    <w:rsid w:val="00DC2D36"/>
    <w:rsid w:val="00DC53EF"/>
    <w:rsid w:val="00DD0E6B"/>
    <w:rsid w:val="00DD1697"/>
    <w:rsid w:val="00DE0F5D"/>
    <w:rsid w:val="00DE5608"/>
    <w:rsid w:val="00DE58D0"/>
    <w:rsid w:val="00DE654F"/>
    <w:rsid w:val="00DF0B6E"/>
    <w:rsid w:val="00DF15E0"/>
    <w:rsid w:val="00DF37A0"/>
    <w:rsid w:val="00E06606"/>
    <w:rsid w:val="00E110E7"/>
    <w:rsid w:val="00E11B20"/>
    <w:rsid w:val="00E11E0E"/>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35F8"/>
    <w:rsid w:val="00E446F1"/>
    <w:rsid w:val="00E44B57"/>
    <w:rsid w:val="00E46886"/>
    <w:rsid w:val="00E47AEF"/>
    <w:rsid w:val="00E53B75"/>
    <w:rsid w:val="00E54786"/>
    <w:rsid w:val="00E54E3B"/>
    <w:rsid w:val="00E57565"/>
    <w:rsid w:val="00E607C1"/>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4EA2"/>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FA5"/>
    <w:rsid w:val="00F209B7"/>
    <w:rsid w:val="00F2376F"/>
    <w:rsid w:val="00F243D8"/>
    <w:rsid w:val="00F30828"/>
    <w:rsid w:val="00F313D6"/>
    <w:rsid w:val="00F40F0C"/>
    <w:rsid w:val="00F4319D"/>
    <w:rsid w:val="00F4766C"/>
    <w:rsid w:val="00F507D1"/>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6A6A"/>
    <w:rsid w:val="00FC42A9"/>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40108586-1BEE-4397-8590-EB5471CF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5NUHHDQN7SK2-1-114773</_dlc_DocId>
    <_dlc_DocIdUrl xmlns="08b2df90-05d3-4030-90d4-c9feeb4a1cd9">
      <Url>https://ericoll.internal.ericsson.com/sites/STAR/_layouts/DocIdRedir.aspx?ID=5NUHHDQN7SK2-1-114773</Url>
      <Description>5NUHHDQN7SK2-1-114773</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2.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4.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5.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AAE501-AB22-410C-B3E3-163AED30A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9</Pages>
  <Words>3441</Words>
  <Characters>18241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2</cp:revision>
  <cp:lastPrinted>2016-11-03T13:31:00Z</cp:lastPrinted>
  <dcterms:created xsi:type="dcterms:W3CDTF">2017-03-24T22:15:00Z</dcterms:created>
  <dcterms:modified xsi:type="dcterms:W3CDTF">2017-03-24T22:15:00Z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37bf95a7-7d12-4a9d-83c2-0fb266a886a7</vt:lpwstr>
  </property>
</Properties>
</file>